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59" w:rsidRPr="00CD7756" w:rsidRDefault="003C5B59" w:rsidP="003C5B59">
      <w:pPr>
        <w:pStyle w:val="1f"/>
        <w:rPr>
          <w:rFonts w:ascii="Times New Roman" w:hAnsi="Times New Roman" w:cs="Times New Roman"/>
        </w:rPr>
      </w:pPr>
      <w:r w:rsidRPr="00CD7756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3C5B59" w:rsidRPr="00CD7756" w:rsidRDefault="003C5B59" w:rsidP="003C5B59">
      <w:pPr>
        <w:pStyle w:val="a3"/>
        <w:rPr>
          <w:b/>
        </w:rPr>
      </w:pPr>
      <w:r w:rsidRPr="00CD7756">
        <w:rPr>
          <w:b/>
        </w:rPr>
        <w:t>УТВЕРЖДЕН</w:t>
      </w:r>
    </w:p>
    <w:p w:rsidR="003C5B59" w:rsidRPr="00CD7756" w:rsidRDefault="007B6EEA" w:rsidP="003C5B59">
      <w:pPr>
        <w:pStyle w:val="a3"/>
      </w:pPr>
      <w:r w:rsidRPr="00CD7756">
        <w:t>30275697.20.11,00.ЭБ26.006-06.01</w:t>
      </w:r>
      <w:r w:rsidR="003C5B59" w:rsidRPr="00CD7756">
        <w:t xml:space="preserve"> </w:t>
      </w:r>
      <w:r w:rsidR="00431268" w:rsidRPr="00CD7756">
        <w:t>9</w:t>
      </w:r>
      <w:r w:rsidR="003C5B59" w:rsidRPr="00CD7756">
        <w:t>-ЛУ</w:t>
      </w:r>
    </w:p>
    <w:p w:rsidR="003C5B59" w:rsidRPr="00CD7756" w:rsidRDefault="003C5B59" w:rsidP="003C5B59">
      <w:pPr>
        <w:pStyle w:val="a3"/>
      </w:pPr>
    </w:p>
    <w:p w:rsidR="003C5B59" w:rsidRPr="00CD7756" w:rsidRDefault="003C5B59" w:rsidP="003C5B59">
      <w:pPr>
        <w:pStyle w:val="a3"/>
      </w:pPr>
    </w:p>
    <w:p w:rsidR="003C5B59" w:rsidRPr="00CD7756" w:rsidRDefault="003C5B59" w:rsidP="003C5B59">
      <w:pPr>
        <w:pStyle w:val="-5"/>
        <w:rPr>
          <w:rFonts w:ascii="Times New Roman" w:hAnsi="Times New Roman"/>
        </w:rPr>
      </w:pPr>
      <w:r w:rsidRPr="00CD7756">
        <w:rPr>
          <w:rFonts w:ascii="Times New Roman" w:hAnsi="Times New Roman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:rsidR="003C5B59" w:rsidRPr="00CD7756" w:rsidRDefault="003C5B59" w:rsidP="003C5B59">
      <w:pPr>
        <w:pStyle w:val="afff4"/>
      </w:pPr>
    </w:p>
    <w:p w:rsidR="003C5B59" w:rsidRPr="00CD7756" w:rsidRDefault="003C5B59" w:rsidP="003C5B59">
      <w:pPr>
        <w:pStyle w:val="-6"/>
        <w:rPr>
          <w:rFonts w:ascii="Times New Roman" w:hAnsi="Times New Roman"/>
          <w:b/>
        </w:rPr>
      </w:pPr>
      <w:r w:rsidRPr="00CD7756">
        <w:rPr>
          <w:rFonts w:ascii="Times New Roman" w:hAnsi="Times New Roman"/>
          <w:b/>
        </w:rPr>
        <w:t>Подсистема информационно-аналитического обеспечения</w:t>
      </w:r>
    </w:p>
    <w:p w:rsidR="003C5B59" w:rsidRPr="00CD7756" w:rsidRDefault="003C5B59" w:rsidP="003C5B59">
      <w:pPr>
        <w:pStyle w:val="-6"/>
        <w:rPr>
          <w:rFonts w:ascii="Times New Roman" w:hAnsi="Times New Roman"/>
        </w:rPr>
      </w:pPr>
    </w:p>
    <w:p w:rsidR="00BB0B05" w:rsidRPr="00CD7756" w:rsidRDefault="00BB0B05" w:rsidP="00BB0B05">
      <w:pPr>
        <w:pStyle w:val="-6"/>
        <w:rPr>
          <w:rFonts w:ascii="Times New Roman" w:hAnsi="Times New Roman"/>
          <w:color w:val="000000" w:themeColor="text1"/>
        </w:rPr>
      </w:pPr>
      <w:proofErr w:type="gramStart"/>
      <w:r w:rsidRPr="00CD7756">
        <w:rPr>
          <w:rFonts w:ascii="Times New Roman" w:hAnsi="Times New Roman"/>
          <w:color w:val="000000" w:themeColor="text1"/>
        </w:rPr>
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</w:t>
      </w:r>
      <w:proofErr w:type="gramEnd"/>
    </w:p>
    <w:p w:rsidR="00BB0B05" w:rsidRPr="00CD7756" w:rsidRDefault="00BB0B05" w:rsidP="00BB0B05">
      <w:pPr>
        <w:pStyle w:val="afff4"/>
        <w:rPr>
          <w:color w:val="000000" w:themeColor="text1"/>
          <w:szCs w:val="28"/>
        </w:rPr>
      </w:pPr>
      <w:r w:rsidRPr="00CD7756">
        <w:rPr>
          <w:color w:val="000000" w:themeColor="text1"/>
          <w:szCs w:val="28"/>
        </w:rPr>
        <w:t>в части сервиса предоставления данных из Подсистемы в подсистемы системы «Электронный бюджет» и внешние информационные системы</w:t>
      </w:r>
    </w:p>
    <w:p w:rsidR="003C5B59" w:rsidRPr="00CD7756" w:rsidRDefault="003C5B59" w:rsidP="003C5B59">
      <w:pPr>
        <w:pStyle w:val="afff4"/>
      </w:pPr>
    </w:p>
    <w:p w:rsidR="003C5B59" w:rsidRPr="00CD7756" w:rsidRDefault="003C5B59" w:rsidP="003C5B59">
      <w:pPr>
        <w:pStyle w:val="-6"/>
        <w:rPr>
          <w:rFonts w:ascii="Times New Roman" w:hAnsi="Times New Roman"/>
          <w:sz w:val="32"/>
        </w:rPr>
      </w:pPr>
      <w:r w:rsidRPr="00CD7756">
        <w:rPr>
          <w:rFonts w:ascii="Times New Roman" w:hAnsi="Times New Roman"/>
          <w:sz w:val="32"/>
        </w:rPr>
        <w:t xml:space="preserve">Приложение </w:t>
      </w:r>
      <w:r w:rsidR="0027593D" w:rsidRPr="00CD7756">
        <w:rPr>
          <w:rFonts w:ascii="Times New Roman" w:hAnsi="Times New Roman"/>
          <w:sz w:val="32"/>
        </w:rPr>
        <w:t>2</w:t>
      </w:r>
    </w:p>
    <w:p w:rsidR="003C5B59" w:rsidRPr="00CD7756" w:rsidRDefault="00B364E6" w:rsidP="00BB0B05">
      <w:pPr>
        <w:pStyle w:val="-6"/>
        <w:spacing w:after="120"/>
        <w:rPr>
          <w:rFonts w:ascii="Times New Roman" w:hAnsi="Times New Roman"/>
          <w:sz w:val="32"/>
        </w:rPr>
      </w:pPr>
      <w:r w:rsidRPr="00CD7756">
        <w:rPr>
          <w:rFonts w:ascii="Times New Roman" w:hAnsi="Times New Roman"/>
          <w:sz w:val="32"/>
        </w:rPr>
        <w:t xml:space="preserve">Примеры эталонных запросов </w:t>
      </w:r>
      <w:r w:rsidR="00431268" w:rsidRPr="00CD7756">
        <w:rPr>
          <w:rFonts w:ascii="Times New Roman" w:hAnsi="Times New Roman"/>
          <w:sz w:val="32"/>
        </w:rPr>
        <w:t>ГАС</w:t>
      </w:r>
      <w:bookmarkStart w:id="0" w:name="_GoBack"/>
      <w:bookmarkEnd w:id="0"/>
      <w:r w:rsidR="00431268" w:rsidRPr="00CD7756">
        <w:rPr>
          <w:rFonts w:ascii="Times New Roman" w:hAnsi="Times New Roman"/>
          <w:sz w:val="32"/>
        </w:rPr>
        <w:t>У</w:t>
      </w:r>
    </w:p>
    <w:p w:rsidR="00BB0B05" w:rsidRPr="00CD7756" w:rsidRDefault="00BB0B05" w:rsidP="00BB0B05">
      <w:pPr>
        <w:pStyle w:val="-6"/>
        <w:spacing w:after="120"/>
        <w:rPr>
          <w:rFonts w:ascii="Times New Roman" w:hAnsi="Times New Roman"/>
        </w:rPr>
      </w:pPr>
    </w:p>
    <w:p w:rsidR="003C5B59" w:rsidRPr="00CD7756" w:rsidRDefault="00367858" w:rsidP="003C5B59">
      <w:pPr>
        <w:pStyle w:val="afff4"/>
      </w:pPr>
      <w:r w:rsidRPr="00CD7756">
        <w:t xml:space="preserve">Код документа: </w:t>
      </w:r>
      <w:r w:rsidR="007B6EEA" w:rsidRPr="00CD7756">
        <w:rPr>
          <w:color w:val="000000" w:themeColor="text1"/>
        </w:rPr>
        <w:t>30275697.20.11,00.ЭБ26.006-06.01</w:t>
      </w:r>
      <w:r w:rsidR="00BB0B05" w:rsidRPr="00CD7756">
        <w:rPr>
          <w:color w:val="000000" w:themeColor="text1"/>
        </w:rPr>
        <w:t xml:space="preserve"> 9</w:t>
      </w:r>
    </w:p>
    <w:p w:rsidR="003C5B59" w:rsidRPr="00CD7756" w:rsidRDefault="003C5B59" w:rsidP="003C5B59">
      <w:pPr>
        <w:pStyle w:val="afff4"/>
      </w:pPr>
    </w:p>
    <w:p w:rsidR="003C5B59" w:rsidRPr="00CD7756" w:rsidRDefault="003C5B59" w:rsidP="003C5B59">
      <w:pPr>
        <w:pStyle w:val="afff4"/>
        <w:rPr>
          <w:rStyle w:val="affd"/>
        </w:rPr>
      </w:pPr>
      <w:r w:rsidRPr="00CD7756">
        <w:rPr>
          <w:rStyle w:val="affd"/>
        </w:rPr>
        <w:t xml:space="preserve">Листов: </w:t>
      </w:r>
      <w:r w:rsidR="008E0652">
        <w:fldChar w:fldCharType="begin"/>
      </w:r>
      <w:r w:rsidR="008E0652">
        <w:instrText xml:space="preserve"> NUMPAGES   \* MERGEFORMAT </w:instrText>
      </w:r>
      <w:r w:rsidR="008E0652">
        <w:fldChar w:fldCharType="separate"/>
      </w:r>
      <w:r w:rsidR="00CD7756" w:rsidRPr="00CD7756">
        <w:rPr>
          <w:noProof/>
        </w:rPr>
        <w:t>12</w:t>
      </w:r>
      <w:r w:rsidR="008E0652">
        <w:rPr>
          <w:noProof/>
        </w:rPr>
        <w:fldChar w:fldCharType="end"/>
      </w:r>
    </w:p>
    <w:p w:rsidR="003C5B59" w:rsidRPr="00CD7756" w:rsidRDefault="003C5B59" w:rsidP="003C5B59">
      <w:pPr>
        <w:pStyle w:val="afff4"/>
        <w:rPr>
          <w:rStyle w:val="affd"/>
        </w:rPr>
      </w:pPr>
    </w:p>
    <w:p w:rsidR="003C5B59" w:rsidRPr="00CD7756" w:rsidRDefault="003C5B59" w:rsidP="008F1FE1">
      <w:pPr>
        <w:pStyle w:val="afff4"/>
        <w:jc w:val="both"/>
        <w:sectPr w:rsidR="003C5B59" w:rsidRPr="00CD7756" w:rsidSect="008F1FE1">
          <w:headerReference w:type="default" r:id="rId9"/>
          <w:footerReference w:type="first" r:id="rId10"/>
          <w:pgSz w:w="11906" w:h="16838"/>
          <w:pgMar w:top="568" w:right="849" w:bottom="1134" w:left="1418" w:header="709" w:footer="709" w:gutter="0"/>
          <w:pgNumType w:start="2"/>
          <w:cols w:space="708"/>
          <w:titlePg/>
          <w:docGrid w:linePitch="360"/>
        </w:sectPr>
      </w:pPr>
    </w:p>
    <w:p w:rsidR="008E0652" w:rsidRDefault="00A20459" w:rsidP="00E165F2">
      <w:pPr>
        <w:pStyle w:val="afff8"/>
        <w:rPr>
          <w:noProof/>
        </w:rPr>
      </w:pPr>
      <w:r w:rsidRPr="00CD7756">
        <w:rPr>
          <w:rFonts w:ascii="Times New Roman" w:hAnsi="Times New Roman"/>
          <w:color w:val="auto"/>
          <w:sz w:val="32"/>
        </w:rPr>
        <w:lastRenderedPageBreak/>
        <w:t>Содержание</w:t>
      </w:r>
      <w:bookmarkStart w:id="1" w:name="_Toc477177602"/>
      <w:bookmarkStart w:id="2" w:name="_Toc493171070"/>
      <w:bookmarkStart w:id="3" w:name="_Toc496109432"/>
      <w:bookmarkStart w:id="4" w:name="_Toc15389961"/>
      <w:r w:rsidR="00715A88" w:rsidRPr="00CD7756">
        <w:rPr>
          <w:rFonts w:ascii="Times New Roman" w:hAnsi="Times New Roman"/>
          <w:color w:val="auto"/>
          <w:sz w:val="32"/>
        </w:rPr>
        <w:fldChar w:fldCharType="begin"/>
      </w:r>
      <w:r w:rsidR="00477F15" w:rsidRPr="00CD7756">
        <w:rPr>
          <w:rFonts w:ascii="Times New Roman" w:hAnsi="Times New Roman"/>
          <w:color w:val="auto"/>
          <w:sz w:val="32"/>
        </w:rPr>
        <w:instrText xml:space="preserve"> TOC \o "2-3" \h \z \t "Заголовок 1;1;Приложение 1;1;_Заг.1;1;OTR_Heading_1;1;ГОСТ_Заголовок_1;1;Заголовок приложения;1" </w:instrText>
      </w:r>
      <w:r w:rsidR="00715A88" w:rsidRPr="00CD7756">
        <w:rPr>
          <w:rFonts w:ascii="Times New Roman" w:hAnsi="Times New Roman"/>
          <w:color w:val="auto"/>
          <w:sz w:val="32"/>
        </w:rPr>
        <w:fldChar w:fldCharType="separate"/>
      </w:r>
    </w:p>
    <w:p w:rsidR="008E0652" w:rsidRDefault="008E0652">
      <w:pPr>
        <w:pStyle w:val="18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215560122" w:history="1">
        <w:r w:rsidRPr="00BC5765">
          <w:rPr>
            <w:rStyle w:val="af"/>
            <w:rFonts w:ascii="Times New Roman" w:hAnsi="Times New Roman"/>
          </w:rPr>
          <w:t>Перечень терминов и сокращений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18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215560123" w:history="1">
        <w:r w:rsidRPr="00BC5765">
          <w:rPr>
            <w:rStyle w:val="af"/>
            <w:rFonts w:ascii="Times New Roman" w:hAnsi="Times New Roman"/>
          </w:rPr>
          <w:t>1 Примеры эталонных запросов к наборам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215560124" w:history="1">
        <w:r w:rsidRPr="00BC5765">
          <w:rPr>
            <w:rStyle w:val="af"/>
            <w:rFonts w:ascii="Times New Roman" w:hAnsi="Times New Roman"/>
          </w:rPr>
          <w:t>1.1 Примеры эталонных запросов к набору данных 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0503317»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(идентификатор EXECUT0503317KBS)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39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15560125" w:history="1">
        <w:r w:rsidRPr="00BC5765">
          <w:rPr>
            <w:rStyle w:val="af"/>
            <w:rFonts w:ascii="Times New Roman" w:hAnsi="Times New Roman"/>
          </w:rPr>
          <w:t>1.1.1 Получение данных по форме 0503317 Раздела 2 (Расходы)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39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15560126" w:history="1">
        <w:r w:rsidRPr="00BC5765">
          <w:rPr>
            <w:rStyle w:val="af"/>
            <w:rFonts w:ascii="Times New Roman" w:hAnsi="Times New Roman"/>
          </w:rPr>
          <w:t>1.1.2 Получение данных по форме 0503317 Раздела 1 (Доходы)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215560127" w:history="1">
        <w:r w:rsidRPr="00BC5765">
          <w:rPr>
            <w:rStyle w:val="af"/>
            <w:rFonts w:ascii="Times New Roman" w:hAnsi="Times New Roman"/>
          </w:rPr>
          <w:t xml:space="preserve">1.2 Пример эталонного запроса к набору данных «Государственный долг субъектов РФ» (идентификатор </w:t>
        </w:r>
        <w:r w:rsidRPr="00BC5765">
          <w:rPr>
            <w:rStyle w:val="af"/>
            <w:rFonts w:ascii="Times New Roman" w:hAnsi="Times New Roman"/>
            <w:lang w:val="en-US"/>
          </w:rPr>
          <w:t>GOVDEBT</w:t>
        </w:r>
        <w:r w:rsidRPr="00BC5765">
          <w:rPr>
            <w:rStyle w:val="af"/>
            <w:rFonts w:ascii="Times New Roman" w:hAnsi="Times New Roman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215560128" w:history="1">
        <w:r w:rsidRPr="00BC5765">
          <w:rPr>
            <w:rStyle w:val="af"/>
            <w:rFonts w:ascii="Times New Roman" w:hAnsi="Times New Roman"/>
          </w:rPr>
          <w:t>1.3 Примеры эталонных запросов к набору данных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ф.0507021 (идентификатор REPEXECUTRF)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39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15560129" w:history="1">
        <w:r w:rsidRPr="00BC5765">
          <w:rPr>
            <w:rStyle w:val="af"/>
            <w:rFonts w:ascii="Times New Roman" w:hAnsi="Times New Roman"/>
          </w:rPr>
          <w:t>1.3.1 Получение данных по форме 0507021 (Доходы + Расходы)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39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15560130" w:history="1">
        <w:r w:rsidRPr="00BC5765">
          <w:rPr>
            <w:rStyle w:val="af"/>
            <w:rFonts w:ascii="Times New Roman" w:hAnsi="Times New Roman"/>
          </w:rPr>
          <w:t>1.3.2</w:t>
        </w:r>
        <w:r w:rsidRPr="00BC5765">
          <w:rPr>
            <w:rStyle w:val="af"/>
            <w:rFonts w:ascii="Times New Roman" w:hAnsi="Times New Roman"/>
            <w:shd w:val="clear" w:color="auto" w:fill="FFFFFF"/>
          </w:rPr>
          <w:t xml:space="preserve"> Получение данных </w:t>
        </w:r>
        <w:r w:rsidRPr="00BC5765">
          <w:rPr>
            <w:rStyle w:val="af"/>
            <w:rFonts w:ascii="Times New Roman" w:hAnsi="Times New Roman"/>
          </w:rPr>
          <w:t>по форме 0507021 (</w:t>
        </w:r>
        <w:r w:rsidRPr="00BC5765">
          <w:rPr>
            <w:rStyle w:val="af"/>
            <w:rFonts w:ascii="Times New Roman" w:hAnsi="Times New Roman"/>
            <w:shd w:val="clear" w:color="auto" w:fill="FFFFFF"/>
          </w:rPr>
          <w:t>Расходы)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E0652" w:rsidRDefault="008E0652">
      <w:pPr>
        <w:pStyle w:val="39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215560131" w:history="1">
        <w:r w:rsidRPr="00BC5765">
          <w:rPr>
            <w:rStyle w:val="af"/>
            <w:rFonts w:ascii="Times New Roman" w:hAnsi="Times New Roman"/>
          </w:rPr>
          <w:t>1.3.3 Получение данных по форме 0507021 (</w:t>
        </w:r>
        <w:r w:rsidRPr="00BC5765">
          <w:rPr>
            <w:rStyle w:val="af"/>
            <w:rFonts w:ascii="Times New Roman" w:hAnsi="Times New Roman"/>
            <w:shd w:val="clear" w:color="auto" w:fill="FFFFFF"/>
          </w:rPr>
          <w:t>Доходы)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_Toc215560131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46CD9" w:rsidRPr="00CD7756" w:rsidRDefault="00715A88" w:rsidP="00546CD9">
      <w:pPr>
        <w:pStyle w:val="39"/>
        <w:rPr>
          <w:rFonts w:ascii="Times New Roman" w:hAnsi="Times New Roman" w:cs="Times New Roman"/>
          <w:sz w:val="32"/>
        </w:rPr>
      </w:pPr>
      <w:r w:rsidRPr="00CD7756">
        <w:rPr>
          <w:rFonts w:ascii="Times New Roman" w:hAnsi="Times New Roman" w:cs="Times New Roman"/>
          <w:sz w:val="32"/>
        </w:rPr>
        <w:fldChar w:fldCharType="end"/>
      </w:r>
      <w:r w:rsidR="00546CD9" w:rsidRPr="00CD7756">
        <w:rPr>
          <w:rFonts w:ascii="Times New Roman" w:hAnsi="Times New Roman" w:cs="Times New Roman"/>
          <w:sz w:val="32"/>
        </w:rPr>
        <w:br w:type="page"/>
      </w:r>
    </w:p>
    <w:p w:rsidR="008A2168" w:rsidRPr="00CD7756" w:rsidRDefault="008A2168" w:rsidP="00E45A7B">
      <w:pPr>
        <w:pStyle w:val="14"/>
        <w:numPr>
          <w:ilvl w:val="0"/>
          <w:numId w:val="0"/>
        </w:numPr>
        <w:rPr>
          <w:rFonts w:ascii="Times New Roman" w:hAnsi="Times New Roman"/>
        </w:rPr>
      </w:pPr>
      <w:bookmarkStart w:id="5" w:name="_Toc215560122"/>
      <w:r w:rsidRPr="00CD7756">
        <w:rPr>
          <w:rFonts w:ascii="Times New Roman" w:hAnsi="Times New Roman"/>
        </w:rPr>
        <w:lastRenderedPageBreak/>
        <w:t>Перечень терминов и сокращений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620" w:firstRow="1" w:lastRow="0" w:firstColumn="0" w:lastColumn="0" w:noHBand="1" w:noVBand="1"/>
      </w:tblPr>
      <w:tblGrid>
        <w:gridCol w:w="2467"/>
        <w:gridCol w:w="7160"/>
      </w:tblGrid>
      <w:tr w:rsidR="00953978" w:rsidRPr="00CD7756" w:rsidTr="00431268">
        <w:trPr>
          <w:tblHeader/>
        </w:trPr>
        <w:tc>
          <w:tcPr>
            <w:tcW w:w="2467" w:type="dxa"/>
            <w:shd w:val="clear" w:color="auto" w:fill="BFBFBF" w:themeFill="background1" w:themeFillShade="BF"/>
            <w:vAlign w:val="center"/>
          </w:tcPr>
          <w:p w:rsidR="00953978" w:rsidRPr="00CD7756" w:rsidRDefault="00953978" w:rsidP="003D2A9D">
            <w:pPr>
              <w:jc w:val="center"/>
              <w:rPr>
                <w:b/>
                <w:color w:val="000000" w:themeColor="text1"/>
              </w:rPr>
            </w:pPr>
            <w:r w:rsidRPr="00CD7756">
              <w:rPr>
                <w:b/>
                <w:color w:val="000000" w:themeColor="text1"/>
              </w:rPr>
              <w:t>Сокращение</w:t>
            </w:r>
          </w:p>
        </w:tc>
        <w:tc>
          <w:tcPr>
            <w:tcW w:w="7160" w:type="dxa"/>
            <w:shd w:val="clear" w:color="auto" w:fill="BFBFBF" w:themeFill="background1" w:themeFillShade="BF"/>
            <w:vAlign w:val="center"/>
          </w:tcPr>
          <w:p w:rsidR="00953978" w:rsidRPr="00CD7756" w:rsidRDefault="00953978" w:rsidP="003D2A9D">
            <w:pPr>
              <w:jc w:val="center"/>
              <w:rPr>
                <w:b/>
                <w:color w:val="000000" w:themeColor="text1"/>
              </w:rPr>
            </w:pPr>
            <w:r w:rsidRPr="00CD7756">
              <w:rPr>
                <w:b/>
                <w:color w:val="000000" w:themeColor="text1"/>
              </w:rPr>
              <w:t>Полное наименование</w:t>
            </w:r>
          </w:p>
        </w:tc>
      </w:tr>
      <w:tr w:rsidR="00953978" w:rsidRPr="00CD7756" w:rsidTr="00431268">
        <w:tc>
          <w:tcPr>
            <w:tcW w:w="2467" w:type="dxa"/>
            <w:shd w:val="clear" w:color="auto" w:fill="auto"/>
          </w:tcPr>
          <w:p w:rsidR="00953978" w:rsidRPr="00CD7756" w:rsidRDefault="00953978" w:rsidP="00431268">
            <w:pPr>
              <w:jc w:val="left"/>
              <w:rPr>
                <w:szCs w:val="24"/>
              </w:rPr>
            </w:pPr>
            <w:r w:rsidRPr="00CD7756">
              <w:rPr>
                <w:szCs w:val="24"/>
              </w:rPr>
              <w:t>ГАСУ, ГАС «Управление»</w:t>
            </w:r>
          </w:p>
        </w:tc>
        <w:tc>
          <w:tcPr>
            <w:tcW w:w="7160" w:type="dxa"/>
            <w:shd w:val="clear" w:color="auto" w:fill="auto"/>
          </w:tcPr>
          <w:p w:rsidR="00953978" w:rsidRPr="00CD7756" w:rsidRDefault="00953978" w:rsidP="00431268">
            <w:pPr>
              <w:jc w:val="left"/>
              <w:rPr>
                <w:szCs w:val="24"/>
              </w:rPr>
            </w:pPr>
            <w:r w:rsidRPr="00CD7756">
              <w:rPr>
                <w:szCs w:val="24"/>
              </w:rPr>
              <w:t>Государственная автоматизированная информационной система «Управление»</w:t>
            </w:r>
          </w:p>
        </w:tc>
      </w:tr>
      <w:tr w:rsidR="00953978" w:rsidRPr="00CD7756" w:rsidTr="00431268">
        <w:tc>
          <w:tcPr>
            <w:tcW w:w="2467" w:type="dxa"/>
            <w:shd w:val="clear" w:color="auto" w:fill="auto"/>
          </w:tcPr>
          <w:p w:rsidR="00953978" w:rsidRPr="00CD7756" w:rsidRDefault="00953978" w:rsidP="00431268">
            <w:pPr>
              <w:jc w:val="left"/>
              <w:rPr>
                <w:color w:val="000000" w:themeColor="text1"/>
              </w:rPr>
            </w:pPr>
            <w:r w:rsidRPr="00CD7756">
              <w:rPr>
                <w:color w:val="000000" w:themeColor="text1"/>
              </w:rPr>
              <w:t>ГИИС ЭБ, система «Электронный бюджет»</w:t>
            </w:r>
          </w:p>
        </w:tc>
        <w:tc>
          <w:tcPr>
            <w:tcW w:w="7160" w:type="dxa"/>
            <w:shd w:val="clear" w:color="auto" w:fill="auto"/>
          </w:tcPr>
          <w:p w:rsidR="00953978" w:rsidRPr="00CD7756" w:rsidRDefault="00953978" w:rsidP="00431268">
            <w:pPr>
              <w:jc w:val="left"/>
              <w:rPr>
                <w:color w:val="000000" w:themeColor="text1"/>
              </w:rPr>
            </w:pPr>
            <w:r w:rsidRPr="00CD7756">
              <w:rPr>
                <w:color w:val="000000" w:themeColor="text1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BF47F6" w:rsidRPr="00CD7756" w:rsidTr="00431268">
        <w:tc>
          <w:tcPr>
            <w:tcW w:w="2467" w:type="dxa"/>
            <w:shd w:val="clear" w:color="auto" w:fill="auto"/>
          </w:tcPr>
          <w:p w:rsidR="00BF47F6" w:rsidRPr="00CD7756" w:rsidRDefault="00431268" w:rsidP="00292C1B">
            <w:pPr>
              <w:pStyle w:val="12-1"/>
            </w:pPr>
            <w:r w:rsidRPr="00CD7756">
              <w:t xml:space="preserve">Подсистема, </w:t>
            </w:r>
            <w:r w:rsidR="00BF47F6" w:rsidRPr="00CD7756">
              <w:t>ПИАО</w:t>
            </w:r>
          </w:p>
        </w:tc>
        <w:tc>
          <w:tcPr>
            <w:tcW w:w="7160" w:type="dxa"/>
            <w:shd w:val="clear" w:color="auto" w:fill="auto"/>
          </w:tcPr>
          <w:p w:rsidR="00BF47F6" w:rsidRPr="00CD7756" w:rsidRDefault="00BF47F6" w:rsidP="00431268">
            <w:pPr>
              <w:pStyle w:val="12-1"/>
            </w:pPr>
            <w:r w:rsidRPr="00CD7756">
              <w:t>Подсистема информационно-аналитического обеспечения системы «Электронный бюджет»</w:t>
            </w:r>
          </w:p>
        </w:tc>
      </w:tr>
      <w:tr w:rsidR="00953978" w:rsidRPr="00CD7756" w:rsidTr="00431268">
        <w:tc>
          <w:tcPr>
            <w:tcW w:w="2467" w:type="dxa"/>
            <w:shd w:val="clear" w:color="auto" w:fill="auto"/>
          </w:tcPr>
          <w:p w:rsidR="00953978" w:rsidRPr="00CD7756" w:rsidRDefault="00953978" w:rsidP="00431268">
            <w:pPr>
              <w:jc w:val="left"/>
              <w:rPr>
                <w:color w:val="000000" w:themeColor="text1"/>
              </w:rPr>
            </w:pPr>
            <w:r w:rsidRPr="00CD7756">
              <w:rPr>
                <w:color w:val="000000" w:themeColor="text1"/>
              </w:rPr>
              <w:t>РФ</w:t>
            </w:r>
          </w:p>
        </w:tc>
        <w:tc>
          <w:tcPr>
            <w:tcW w:w="7160" w:type="dxa"/>
            <w:shd w:val="clear" w:color="auto" w:fill="auto"/>
          </w:tcPr>
          <w:p w:rsidR="00953978" w:rsidRPr="00CD7756" w:rsidRDefault="00953978" w:rsidP="00431268">
            <w:pPr>
              <w:pStyle w:val="a9"/>
              <w:jc w:val="left"/>
              <w:rPr>
                <w:color w:val="000000" w:themeColor="text1"/>
              </w:rPr>
            </w:pPr>
            <w:r w:rsidRPr="00CD7756">
              <w:rPr>
                <w:color w:val="000000" w:themeColor="text1"/>
              </w:rPr>
              <w:t>Российская Федерация</w:t>
            </w:r>
          </w:p>
        </w:tc>
      </w:tr>
    </w:tbl>
    <w:p w:rsidR="00FE1E2D" w:rsidRPr="00CD7756" w:rsidRDefault="00FE1E2D" w:rsidP="00FE1E2D">
      <w:pPr>
        <w:pStyle w:val="affc"/>
        <w:ind w:firstLine="0"/>
        <w:sectPr w:rsidR="00FE1E2D" w:rsidRPr="00CD7756" w:rsidSect="00053CA1">
          <w:headerReference w:type="default" r:id="rId11"/>
          <w:pgSz w:w="11906" w:h="16838"/>
          <w:pgMar w:top="851" w:right="849" w:bottom="851" w:left="1418" w:header="709" w:footer="709" w:gutter="0"/>
          <w:pgNumType w:start="2"/>
          <w:cols w:space="708"/>
          <w:docGrid w:linePitch="360"/>
        </w:sectPr>
      </w:pPr>
    </w:p>
    <w:p w:rsidR="00A61515" w:rsidRPr="00CD7756" w:rsidRDefault="0012390F" w:rsidP="00053CA1">
      <w:pPr>
        <w:pStyle w:val="14"/>
        <w:numPr>
          <w:ilvl w:val="0"/>
          <w:numId w:val="27"/>
        </w:numPr>
        <w:rPr>
          <w:rFonts w:ascii="Times New Roman" w:hAnsi="Times New Roman"/>
        </w:rPr>
      </w:pPr>
      <w:bookmarkStart w:id="6" w:name="_Toc496109441"/>
      <w:bookmarkStart w:id="7" w:name="_Toc215560123"/>
      <w:bookmarkEnd w:id="1"/>
      <w:bookmarkEnd w:id="2"/>
      <w:bookmarkEnd w:id="3"/>
      <w:bookmarkEnd w:id="4"/>
      <w:bookmarkEnd w:id="6"/>
      <w:r w:rsidRPr="00CD7756">
        <w:rPr>
          <w:rFonts w:ascii="Times New Roman" w:hAnsi="Times New Roman"/>
        </w:rPr>
        <w:lastRenderedPageBreak/>
        <w:t xml:space="preserve">Примеры эталонных запросов </w:t>
      </w:r>
      <w:r w:rsidR="00FE1E2D" w:rsidRPr="00CD7756">
        <w:rPr>
          <w:rFonts w:ascii="Times New Roman" w:hAnsi="Times New Roman"/>
        </w:rPr>
        <w:t>к</w:t>
      </w:r>
      <w:r w:rsidRPr="00CD7756">
        <w:rPr>
          <w:rFonts w:ascii="Times New Roman" w:hAnsi="Times New Roman"/>
        </w:rPr>
        <w:t xml:space="preserve"> наборам данных</w:t>
      </w:r>
      <w:bookmarkEnd w:id="7"/>
    </w:p>
    <w:p w:rsidR="0012390F" w:rsidRPr="00CD7756" w:rsidRDefault="0012390F" w:rsidP="0012390F">
      <w:pPr>
        <w:pStyle w:val="22"/>
        <w:rPr>
          <w:rFonts w:ascii="Times New Roman" w:hAnsi="Times New Roman"/>
        </w:rPr>
      </w:pPr>
      <w:bookmarkStart w:id="8" w:name="_Toc215560124"/>
      <w:r w:rsidRPr="00CD7756">
        <w:rPr>
          <w:rFonts w:ascii="Times New Roman" w:hAnsi="Times New Roman"/>
        </w:rPr>
        <w:t xml:space="preserve">Примеры эталонных запросов </w:t>
      </w:r>
      <w:r w:rsidR="003F55C4" w:rsidRPr="00CD7756">
        <w:rPr>
          <w:rFonts w:ascii="Times New Roman" w:hAnsi="Times New Roman"/>
        </w:rPr>
        <w:t>к</w:t>
      </w:r>
      <w:r w:rsidRPr="00CD7756">
        <w:rPr>
          <w:rFonts w:ascii="Times New Roman" w:hAnsi="Times New Roman"/>
        </w:rPr>
        <w:t xml:space="preserve"> набору данных 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0503317»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(идентификатор EXECUT0503317KBS)</w:t>
      </w:r>
      <w:bookmarkEnd w:id="8"/>
    </w:p>
    <w:p w:rsidR="00270B1A" w:rsidRPr="00CD7756" w:rsidRDefault="00270B1A" w:rsidP="00270B1A">
      <w:pPr>
        <w:pStyle w:val="affc"/>
      </w:pPr>
      <w:r w:rsidRPr="00CD7756">
        <w:t>Статус набора: Актуальный.</w:t>
      </w:r>
    </w:p>
    <w:p w:rsidR="00F56B6A" w:rsidRPr="00CD7756" w:rsidRDefault="00BE20FC" w:rsidP="00BE20FC">
      <w:pPr>
        <w:pStyle w:val="affc"/>
      </w:pPr>
      <w:r w:rsidRPr="00CD7756">
        <w:t xml:space="preserve">Периодичность обновления данных ежемесячная. Данные на отчетный месяц, поступают </w:t>
      </w:r>
      <w:r w:rsidR="00661467" w:rsidRPr="00CD7756">
        <w:t>после</w:t>
      </w:r>
      <w:r w:rsidRPr="00CD7756">
        <w:t xml:space="preserve"> 20-</w:t>
      </w:r>
      <w:r w:rsidR="00661467" w:rsidRPr="00CD7756">
        <w:t>го числа</w:t>
      </w:r>
      <w:r w:rsidRPr="00CD7756">
        <w:t xml:space="preserve"> отчетного месяца</w:t>
      </w:r>
      <w:r w:rsidR="00F56B6A" w:rsidRPr="00CD7756">
        <w:t>.</w:t>
      </w:r>
    </w:p>
    <w:p w:rsidR="0012390F" w:rsidRPr="00CD7756" w:rsidRDefault="0012390F" w:rsidP="0012390F">
      <w:pPr>
        <w:pStyle w:val="32"/>
        <w:rPr>
          <w:rFonts w:ascii="Times New Roman" w:hAnsi="Times New Roman"/>
        </w:rPr>
      </w:pPr>
      <w:bookmarkStart w:id="9" w:name="_Toc215560125"/>
      <w:r w:rsidRPr="00CD7756">
        <w:rPr>
          <w:rFonts w:ascii="Times New Roman" w:hAnsi="Times New Roman"/>
        </w:rPr>
        <w:t>Получение данных по форме 0503317 Раздела 2 (Расходы)</w:t>
      </w:r>
      <w:bookmarkEnd w:id="9"/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datamart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"EXECUT0503317KBS"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"F_BO_O.PERKB",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        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rows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"D_BO_O.NAME"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"F_BO_O.STRCODE"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"D_BO_O.KRBK"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"D_BO_OKTMO.CODE"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lastRenderedPageBreak/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"FX_BO_PERIODICITY.NAME"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"F_BO_O.REPORTDATE"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"F_BO_O.REPORTDATE",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{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"2023-08-01"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limit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10000,</w:t>
      </w:r>
    </w:p>
    <w:p w:rsidR="0012390F" w:rsidRPr="00CD7756" w:rsidRDefault="0012390F" w:rsidP="0012390F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start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0</w:t>
      </w:r>
    </w:p>
    <w:p w:rsidR="0012390F" w:rsidRPr="00CD7756" w:rsidRDefault="0012390F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}</w:t>
      </w:r>
    </w:p>
    <w:p w:rsidR="00557738" w:rsidRPr="00CD7756" w:rsidRDefault="00557738" w:rsidP="00557738">
      <w:pPr>
        <w:pStyle w:val="32"/>
        <w:rPr>
          <w:rFonts w:ascii="Times New Roman" w:hAnsi="Times New Roman"/>
        </w:rPr>
      </w:pPr>
      <w:bookmarkStart w:id="10" w:name="_Toc215560126"/>
      <w:r w:rsidRPr="00CD7756">
        <w:rPr>
          <w:rFonts w:ascii="Times New Roman" w:hAnsi="Times New Roman"/>
        </w:rPr>
        <w:t>Получение данных по форме 0503317 Раздела 1 (Доходы)</w:t>
      </w:r>
      <w:bookmarkEnd w:id="10"/>
    </w:p>
    <w:p w:rsidR="00557738" w:rsidRPr="00CD7756" w:rsidRDefault="00557738" w:rsidP="00557738">
      <w:pPr>
        <w:pStyle w:val="affc"/>
        <w:rPr>
          <w:snapToGrid/>
          <w:shd w:val="clear" w:color="auto" w:fill="FFFFFF"/>
          <w:lang w:val="en-US"/>
        </w:rPr>
      </w:pPr>
      <w:r w:rsidRPr="00CD7756">
        <w:rPr>
          <w:snapToGrid/>
          <w:shd w:val="clear" w:color="auto" w:fill="FFFFFF"/>
          <w:lang w:val="en-US"/>
        </w:rPr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datamart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"EXECUT0503317KBS"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"F_BO_I.PERKB",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rows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"F_BO_I.STRCODE"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"D_BO_KD.KD"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"D_BO_KD.NAME"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"D_BO_OKTMO.CODE"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lastRenderedPageBreak/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"FX_BO_PERIODICITY.NAME"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"F_BO_I.REPORTDATE"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"F_BO_I.REPORTDATE",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 xml:space="preserve">      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 xml:space="preserve">      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"2023-08-01"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limit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10000,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start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0</w:t>
      </w:r>
    </w:p>
    <w:p w:rsidR="0012390F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}</w:t>
      </w:r>
    </w:p>
    <w:p w:rsidR="007C7C1A" w:rsidRPr="00CD7756" w:rsidRDefault="007C7C1A" w:rsidP="007C283E">
      <w:pPr>
        <w:pStyle w:val="22"/>
        <w:rPr>
          <w:rFonts w:ascii="Times New Roman" w:hAnsi="Times New Roman"/>
        </w:rPr>
        <w:sectPr w:rsidR="007C7C1A" w:rsidRPr="00CD7756" w:rsidSect="00270B1A">
          <w:pgSz w:w="11906" w:h="16838"/>
          <w:pgMar w:top="851" w:right="849" w:bottom="851" w:left="1418" w:header="709" w:footer="709" w:gutter="0"/>
          <w:cols w:space="708"/>
          <w:docGrid w:linePitch="360"/>
        </w:sectPr>
      </w:pPr>
      <w:bookmarkStart w:id="11" w:name="_Toc148712249"/>
    </w:p>
    <w:p w:rsidR="007C283E" w:rsidRPr="00CD7756" w:rsidRDefault="00557738" w:rsidP="007C283E">
      <w:pPr>
        <w:pStyle w:val="22"/>
        <w:rPr>
          <w:rFonts w:ascii="Times New Roman" w:hAnsi="Times New Roman"/>
        </w:rPr>
      </w:pPr>
      <w:bookmarkStart w:id="12" w:name="_Toc215560127"/>
      <w:r w:rsidRPr="00CD7756">
        <w:rPr>
          <w:rFonts w:ascii="Times New Roman" w:hAnsi="Times New Roman"/>
        </w:rPr>
        <w:lastRenderedPageBreak/>
        <w:t xml:space="preserve">Пример эталонного запроса </w:t>
      </w:r>
      <w:r w:rsidR="003F55C4" w:rsidRPr="00CD7756">
        <w:rPr>
          <w:rFonts w:ascii="Times New Roman" w:hAnsi="Times New Roman"/>
        </w:rPr>
        <w:t>к</w:t>
      </w:r>
      <w:r w:rsidRPr="00CD7756">
        <w:rPr>
          <w:rFonts w:ascii="Times New Roman" w:hAnsi="Times New Roman"/>
        </w:rPr>
        <w:t xml:space="preserve"> н</w:t>
      </w:r>
      <w:r w:rsidR="007C283E" w:rsidRPr="00CD7756">
        <w:rPr>
          <w:rFonts w:ascii="Times New Roman" w:hAnsi="Times New Roman"/>
        </w:rPr>
        <w:t>абор</w:t>
      </w:r>
      <w:r w:rsidRPr="00CD7756">
        <w:rPr>
          <w:rFonts w:ascii="Times New Roman" w:hAnsi="Times New Roman"/>
        </w:rPr>
        <w:t>у</w:t>
      </w:r>
      <w:r w:rsidR="007C283E" w:rsidRPr="00CD7756">
        <w:rPr>
          <w:rFonts w:ascii="Times New Roman" w:hAnsi="Times New Roman"/>
        </w:rPr>
        <w:t xml:space="preserve"> данных «Государственный долг субъектов РФ» (идентификатор </w:t>
      </w:r>
      <w:r w:rsidR="007C283E" w:rsidRPr="00CD7756">
        <w:rPr>
          <w:rFonts w:ascii="Times New Roman" w:hAnsi="Times New Roman"/>
          <w:lang w:val="en-US"/>
        </w:rPr>
        <w:t>GOVDEBT</w:t>
      </w:r>
      <w:r w:rsidR="007C283E" w:rsidRPr="00CD7756">
        <w:rPr>
          <w:rFonts w:ascii="Times New Roman" w:hAnsi="Times New Roman"/>
        </w:rPr>
        <w:t>)</w:t>
      </w:r>
      <w:bookmarkEnd w:id="11"/>
      <w:bookmarkEnd w:id="12"/>
    </w:p>
    <w:p w:rsidR="007C283E" w:rsidRPr="00CD7756" w:rsidRDefault="007C283E" w:rsidP="007C283E">
      <w:pPr>
        <w:pStyle w:val="affc"/>
      </w:pPr>
      <w:r w:rsidRPr="00CD7756">
        <w:t>Статус набора: Актуальный.</w:t>
      </w:r>
    </w:p>
    <w:p w:rsidR="007C283E" w:rsidRPr="00CD7756" w:rsidRDefault="00F56B6A" w:rsidP="00F56B6A">
      <w:pPr>
        <w:pStyle w:val="affc"/>
      </w:pPr>
      <w:r w:rsidRPr="00CD7756">
        <w:t>Периодичнос</w:t>
      </w:r>
      <w:r w:rsidR="00BE20FC" w:rsidRPr="00CD7756">
        <w:t xml:space="preserve">ть обновления данных ежемесячная. Данные на отчетный месяц, </w:t>
      </w:r>
      <w:r w:rsidRPr="00CD7756">
        <w:t xml:space="preserve">поступают </w:t>
      </w:r>
      <w:r w:rsidR="00661467" w:rsidRPr="00CD7756">
        <w:t>после 20-го числа</w:t>
      </w:r>
      <w:r w:rsidRPr="00CD7756">
        <w:t xml:space="preserve"> </w:t>
      </w:r>
      <w:r w:rsidR="00BE20FC" w:rsidRPr="00CD7756">
        <w:t>отчетного месяца</w:t>
      </w:r>
      <w:r w:rsidRPr="00CD7756">
        <w:t>.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datamart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"GOVDEBT"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"F_EB_GOVDEBT.VALUE",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"F_EB_GOVDEBT.ID",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rows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"D_EB_DEBTTYPES.NAME"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"SUBJECT.NAME"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"SUBJECT.CODE"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"SUBJECT.CODER"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"F_EB_GOVDEBT.ID"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lastRenderedPageBreak/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"20230801"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"D_EB_DEBTTYPES.NAME",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{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 xml:space="preserve">      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[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 xml:space="preserve">  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Гос. долг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</w:rPr>
        <w:t xml:space="preserve"> бюджетов субъектов РФ к бюджетным назначениям по доходам без учета безвозмездных поступлений в ежемесячном разрезе, %",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"Государственный долг, всего"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]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proofErr w:type="spell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orderBy</w:t>
      </w:r>
      <w:proofErr w:type="spellEnd"/>
      <w:r w:rsidRPr="00CD7756">
        <w:rPr>
          <w:snapToGrid/>
          <w:color w:val="333333"/>
          <w:sz w:val="21"/>
          <w:szCs w:val="21"/>
          <w:shd w:val="clear" w:color="auto" w:fill="FFFFFF"/>
        </w:rPr>
        <w:t>": [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 xml:space="preserve">    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field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_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EB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_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DEBTTYPES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.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NAME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 xml:space="preserve">    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sort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</w:t>
      </w:r>
      <w:proofErr w:type="spell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asc</w:t>
      </w:r>
      <w:proofErr w:type="spell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field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"SUBJECT.NAME",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sort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</w:t>
      </w:r>
      <w:proofErr w:type="spell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asc</w:t>
      </w:r>
      <w:proofErr w:type="spell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field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"SUBJECT.CODE",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sort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</w:t>
      </w:r>
      <w:proofErr w:type="spell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asc</w:t>
      </w:r>
      <w:proofErr w:type="spell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field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"SUBJECT.CODER",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sort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</w:t>
      </w:r>
      <w:proofErr w:type="spell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asc</w:t>
      </w:r>
      <w:proofErr w:type="spell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limit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10000,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start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0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}</w:t>
      </w:r>
    </w:p>
    <w:p w:rsidR="00557738" w:rsidRPr="00CD7756" w:rsidRDefault="00557738" w:rsidP="00F56B6A">
      <w:pPr>
        <w:pStyle w:val="affc"/>
      </w:pPr>
    </w:p>
    <w:p w:rsidR="007C7C1A" w:rsidRPr="00CD7756" w:rsidRDefault="007C7C1A" w:rsidP="00B20369">
      <w:pPr>
        <w:pStyle w:val="22"/>
        <w:rPr>
          <w:rFonts w:ascii="Times New Roman" w:hAnsi="Times New Roman"/>
        </w:rPr>
        <w:sectPr w:rsidR="007C7C1A" w:rsidRPr="00CD7756" w:rsidSect="00270B1A">
          <w:pgSz w:w="11906" w:h="16838"/>
          <w:pgMar w:top="851" w:right="849" w:bottom="851" w:left="1418" w:header="709" w:footer="709" w:gutter="0"/>
          <w:cols w:space="708"/>
          <w:docGrid w:linePitch="360"/>
        </w:sectPr>
      </w:pPr>
      <w:bookmarkStart w:id="13" w:name="str"/>
      <w:bookmarkStart w:id="14" w:name="_Toc148712240"/>
      <w:bookmarkStart w:id="15" w:name="_Ref87863640"/>
      <w:bookmarkStart w:id="16" w:name="_Toc148712308"/>
      <w:bookmarkEnd w:id="13"/>
    </w:p>
    <w:p w:rsidR="00B20369" w:rsidRPr="00CD7756" w:rsidRDefault="00557738" w:rsidP="00B20369">
      <w:pPr>
        <w:pStyle w:val="22"/>
        <w:rPr>
          <w:rFonts w:ascii="Times New Roman" w:hAnsi="Times New Roman"/>
        </w:rPr>
      </w:pPr>
      <w:bookmarkStart w:id="17" w:name="_Toc215560128"/>
      <w:r w:rsidRPr="00CD7756">
        <w:rPr>
          <w:rFonts w:ascii="Times New Roman" w:hAnsi="Times New Roman"/>
        </w:rPr>
        <w:lastRenderedPageBreak/>
        <w:t xml:space="preserve">Примеры эталонных запросов </w:t>
      </w:r>
      <w:r w:rsidR="003F55C4" w:rsidRPr="00CD7756">
        <w:rPr>
          <w:rFonts w:ascii="Times New Roman" w:hAnsi="Times New Roman"/>
        </w:rPr>
        <w:t xml:space="preserve">к </w:t>
      </w:r>
      <w:r w:rsidRPr="00CD7756">
        <w:rPr>
          <w:rFonts w:ascii="Times New Roman" w:hAnsi="Times New Roman"/>
        </w:rPr>
        <w:t>н</w:t>
      </w:r>
      <w:r w:rsidR="00B20369" w:rsidRPr="00CD7756">
        <w:rPr>
          <w:rFonts w:ascii="Times New Roman" w:hAnsi="Times New Roman"/>
        </w:rPr>
        <w:t>абор</w:t>
      </w:r>
      <w:r w:rsidR="003F55C4" w:rsidRPr="00CD7756">
        <w:rPr>
          <w:rFonts w:ascii="Times New Roman" w:hAnsi="Times New Roman"/>
        </w:rPr>
        <w:t>у</w:t>
      </w:r>
      <w:r w:rsidR="00B20369" w:rsidRPr="00CD7756">
        <w:rPr>
          <w:rFonts w:ascii="Times New Roman" w:hAnsi="Times New Roman"/>
        </w:rPr>
        <w:t xml:space="preserve"> данных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ф.0507021 (идентификатор REPEXECUTRF)</w:t>
      </w:r>
      <w:bookmarkEnd w:id="14"/>
      <w:bookmarkEnd w:id="17"/>
    </w:p>
    <w:p w:rsidR="00B20369" w:rsidRPr="00CD7756" w:rsidRDefault="00B20369" w:rsidP="00B20369">
      <w:pPr>
        <w:pStyle w:val="affc"/>
      </w:pPr>
      <w:r w:rsidRPr="00CD7756">
        <w:t>Статус набора: Актуальный.</w:t>
      </w:r>
    </w:p>
    <w:p w:rsidR="00AB4768" w:rsidRPr="00CD7756" w:rsidRDefault="00BE20FC" w:rsidP="00F56B6A">
      <w:pPr>
        <w:pStyle w:val="affc"/>
      </w:pPr>
      <w:r w:rsidRPr="00CD7756">
        <w:t xml:space="preserve">Периодичность обновления данных ежемесячная. Данные поступают </w:t>
      </w:r>
      <w:r w:rsidR="00661467" w:rsidRPr="00CD7756">
        <w:t>после</w:t>
      </w:r>
      <w:r w:rsidR="00AB4768" w:rsidRPr="00CD7756">
        <w:t xml:space="preserve"> 10-го числа месяца, следующего за </w:t>
      </w:r>
      <w:proofErr w:type="gramStart"/>
      <w:r w:rsidR="00AB4768" w:rsidRPr="00CD7756">
        <w:t>отчетным</w:t>
      </w:r>
      <w:proofErr w:type="gramEnd"/>
      <w:r w:rsidR="00AB4768" w:rsidRPr="00CD7756">
        <w:t>.</w:t>
      </w:r>
    </w:p>
    <w:p w:rsidR="00557738" w:rsidRPr="00CD7756" w:rsidRDefault="00557738" w:rsidP="00557738">
      <w:pPr>
        <w:pStyle w:val="32"/>
        <w:rPr>
          <w:rFonts w:ascii="Times New Roman" w:hAnsi="Times New Roman"/>
        </w:rPr>
      </w:pPr>
      <w:bookmarkStart w:id="18" w:name="_Toc215560129"/>
      <w:r w:rsidRPr="00CD7756">
        <w:rPr>
          <w:rFonts w:ascii="Times New Roman" w:hAnsi="Times New Roman"/>
        </w:rPr>
        <w:t>Получение данных по форме 0507021 (Доходы + Расходы)</w:t>
      </w:r>
      <w:bookmarkEnd w:id="18"/>
    </w:p>
    <w:p w:rsidR="00557738" w:rsidRPr="00CD7756" w:rsidRDefault="00557738" w:rsidP="00557738">
      <w:pPr>
        <w:pStyle w:val="affc"/>
        <w:rPr>
          <w:snapToGrid/>
          <w:shd w:val="clear" w:color="auto" w:fill="FFFFFF"/>
          <w:lang w:val="en-US"/>
        </w:rPr>
      </w:pPr>
      <w:r w:rsidRPr="00CD7756">
        <w:rPr>
          <w:snapToGrid/>
          <w:shd w:val="clear" w:color="auto" w:fill="FFFFFF"/>
          <w:lang w:val="en-US"/>
        </w:rPr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datamart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"REPEXECUTRF"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"F_BO_IKBRF.PERKB",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"F_BO_OKBRF.PERKB",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rows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"D_BO_KD.NAME"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"D_BO_KD.CODE"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"D_BO_RZPR.NAME"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"D_BO_RZPR.CODE"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"D_BO_STRCODE.CODE"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lastRenderedPageBreak/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"FX_BO_PERIODICITY.NAME"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{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 xml:space="preserve">      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[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 xml:space="preserve">      "20230801"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]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limit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10000,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start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0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>}</w:t>
      </w:r>
    </w:p>
    <w:p w:rsidR="00557738" w:rsidRPr="00CD7756" w:rsidRDefault="00557738" w:rsidP="00557738">
      <w:pPr>
        <w:pStyle w:val="32"/>
        <w:rPr>
          <w:rFonts w:ascii="Times New Roman" w:hAnsi="Times New Roman"/>
          <w:snapToGrid/>
          <w:shd w:val="clear" w:color="auto" w:fill="FFFFFF"/>
        </w:rPr>
      </w:pPr>
      <w:bookmarkStart w:id="19" w:name="_Toc215560130"/>
      <w:r w:rsidRPr="00CD7756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CD7756">
        <w:rPr>
          <w:rFonts w:ascii="Times New Roman" w:hAnsi="Times New Roman"/>
        </w:rPr>
        <w:t>по форме 0507021 (</w:t>
      </w:r>
      <w:r w:rsidRPr="00CD7756">
        <w:rPr>
          <w:rFonts w:ascii="Times New Roman" w:hAnsi="Times New Roman"/>
          <w:snapToGrid/>
          <w:shd w:val="clear" w:color="auto" w:fill="FFFFFF"/>
        </w:rPr>
        <w:t>Расходы)</w:t>
      </w:r>
      <w:bookmarkEnd w:id="19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datamart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"REPEXECUTRF"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"F_BO_OKBRF.PERKB",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rows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"D_BO_RZPR.NAME"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"D_BO_STRCODE.CODE"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"D_BO_RZPR.CODE"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"FX_BO_PERIODICITY.NAME"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lastRenderedPageBreak/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{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</w:rPr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[</w:t>
      </w:r>
      <w:proofErr w:type="gramEnd"/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"20230801"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]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limit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10000,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ab/>
        <w:t>"</w:t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start</w:t>
      </w:r>
      <w:r w:rsidRPr="00CD7756">
        <w:rPr>
          <w:snapToGrid/>
          <w:color w:val="333333"/>
          <w:sz w:val="21"/>
          <w:szCs w:val="21"/>
          <w:shd w:val="clear" w:color="auto" w:fill="FFFFFF"/>
        </w:rPr>
        <w:t>": 0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</w:rPr>
        <w:t>}</w:t>
      </w:r>
    </w:p>
    <w:p w:rsidR="00557738" w:rsidRPr="00CD7756" w:rsidRDefault="00557738" w:rsidP="00557738">
      <w:pPr>
        <w:pStyle w:val="affc"/>
      </w:pPr>
    </w:p>
    <w:p w:rsidR="00557738" w:rsidRPr="00CD7756" w:rsidRDefault="00557738" w:rsidP="00557738">
      <w:pPr>
        <w:pStyle w:val="32"/>
        <w:rPr>
          <w:rFonts w:ascii="Times New Roman" w:hAnsi="Times New Roman"/>
          <w:snapToGrid/>
          <w:shd w:val="clear" w:color="auto" w:fill="FFFFFF"/>
        </w:rPr>
      </w:pPr>
      <w:bookmarkStart w:id="20" w:name="_Toc215560131"/>
      <w:r w:rsidRPr="00CD7756">
        <w:rPr>
          <w:rFonts w:ascii="Times New Roman" w:hAnsi="Times New Roman"/>
        </w:rPr>
        <w:t>Получение данных по форме 0507021 (</w:t>
      </w:r>
      <w:r w:rsidRPr="00CD7756">
        <w:rPr>
          <w:rFonts w:ascii="Times New Roman" w:hAnsi="Times New Roman"/>
          <w:snapToGrid/>
          <w:shd w:val="clear" w:color="auto" w:fill="FFFFFF"/>
        </w:rPr>
        <w:t>Доходы)</w:t>
      </w:r>
      <w:bookmarkEnd w:id="20"/>
    </w:p>
    <w:p w:rsidR="00557738" w:rsidRPr="00CD7756" w:rsidRDefault="00557738" w:rsidP="00557738">
      <w:pPr>
        <w:pStyle w:val="affc"/>
        <w:rPr>
          <w:snapToGrid/>
          <w:shd w:val="clear" w:color="auto" w:fill="FFFFFF"/>
          <w:lang w:val="en-US"/>
        </w:rPr>
      </w:pPr>
      <w:r w:rsidRPr="00CD7756">
        <w:rPr>
          <w:snapToGrid/>
          <w:shd w:val="clear" w:color="auto" w:fill="FFFFFF"/>
          <w:lang w:val="en-US"/>
        </w:rPr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datamart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"REPEXECUTRF"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measure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"F_BO_IKBRF.PERKB",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spellStart"/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agg</w:t>
      </w:r>
      <w:proofErr w:type="spellEnd"/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"sum",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total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"auto"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rows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"D_BO_KD.NAME"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"D_BO_STRCODE.CODE"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"D_BO_KD.CODE"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"FX_BO_PERIODICITY.NAME"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lastRenderedPageBreak/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column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"FX_DATE_YEARDAYUNV.DATE",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filter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{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 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members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[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 xml:space="preserve">      "20230801"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</w: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}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limit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10000,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  <w:lang w:val="en-US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ab/>
        <w:t>"</w:t>
      </w:r>
      <w:proofErr w:type="gramStart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start</w:t>
      </w:r>
      <w:proofErr w:type="gramEnd"/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": 0</w:t>
      </w:r>
    </w:p>
    <w:p w:rsidR="00557738" w:rsidRPr="00CD7756" w:rsidRDefault="00557738" w:rsidP="00557738">
      <w:pPr>
        <w:pStyle w:val="affc"/>
        <w:jc w:val="left"/>
        <w:rPr>
          <w:snapToGrid/>
          <w:color w:val="333333"/>
          <w:sz w:val="21"/>
          <w:szCs w:val="21"/>
          <w:shd w:val="clear" w:color="auto" w:fill="FFFFFF"/>
        </w:rPr>
      </w:pPr>
      <w:r w:rsidRPr="00CD7756">
        <w:rPr>
          <w:snapToGrid/>
          <w:color w:val="333333"/>
          <w:sz w:val="21"/>
          <w:szCs w:val="21"/>
          <w:shd w:val="clear" w:color="auto" w:fill="FFFFFF"/>
          <w:lang w:val="en-US"/>
        </w:rPr>
        <w:t>}</w:t>
      </w:r>
      <w:bookmarkEnd w:id="15"/>
      <w:bookmarkEnd w:id="16"/>
    </w:p>
    <w:sectPr w:rsidR="00557738" w:rsidRPr="00CD7756" w:rsidSect="00270B1A"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5ED33C" w15:done="0"/>
  <w15:commentEx w15:paraId="3D775A3D" w15:done="0"/>
  <w15:commentEx w15:paraId="1F70A4AE" w15:done="0"/>
  <w15:commentEx w15:paraId="53F058C5" w15:done="0"/>
  <w15:commentEx w15:paraId="28575106" w15:done="0"/>
  <w15:commentEx w15:paraId="64EC68E8" w15:done="0"/>
  <w15:commentEx w15:paraId="126D7769" w15:done="0"/>
  <w15:commentEx w15:paraId="72F93A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22" w:rsidRDefault="00166722">
      <w:r>
        <w:separator/>
      </w:r>
    </w:p>
  </w:endnote>
  <w:endnote w:type="continuationSeparator" w:id="0">
    <w:p w:rsidR="00166722" w:rsidRDefault="0016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9DC" w:rsidRPr="0020060B" w:rsidRDefault="00A809DC" w:rsidP="00A809DC">
    <w:pPr>
      <w:pStyle w:val="afff4"/>
      <w:rPr>
        <w:rStyle w:val="afff3"/>
        <w:lang w:val="en-US"/>
      </w:rPr>
    </w:pPr>
    <w:r w:rsidRPr="00F378A6">
      <w:t>20</w:t>
    </w:r>
    <w:r w:rsidR="00383E82">
      <w:t>25</w:t>
    </w:r>
    <w:r w:rsidRPr="00F378A6">
      <w:t>г.</w:t>
    </w:r>
  </w:p>
  <w:p w:rsidR="00A809DC" w:rsidRDefault="00A809D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22" w:rsidRDefault="00166722">
      <w:r>
        <w:separator/>
      </w:r>
    </w:p>
  </w:footnote>
  <w:footnote w:type="continuationSeparator" w:id="0">
    <w:p w:rsidR="00166722" w:rsidRDefault="00166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4"/>
      <w:gridCol w:w="6250"/>
      <w:gridCol w:w="1079"/>
    </w:tblGrid>
    <w:tr w:rsidR="00804A8C" w:rsidRPr="001C475E" w:rsidTr="004278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04A8C" w:rsidRPr="00C15447" w:rsidRDefault="00804A8C" w:rsidP="004278A5">
          <w:pPr>
            <w:pStyle w:val="12-1"/>
          </w:pPr>
          <w:r>
            <w:t>Наименова</w:t>
          </w:r>
          <w:r w:rsidRPr="00C15447">
            <w:t>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04A8C" w:rsidRPr="00C15447" w:rsidRDefault="00804A8C" w:rsidP="004278A5">
          <w:pPr>
            <w:pStyle w:val="12-1"/>
          </w:pPr>
          <w:r w:rsidRPr="006F2D0E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804A8C" w:rsidRPr="001C475E" w:rsidTr="004278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04A8C" w:rsidRPr="00C15447" w:rsidRDefault="00804A8C" w:rsidP="004278A5">
          <w:pPr>
            <w:pStyle w:val="12-1"/>
          </w:pPr>
          <w:r w:rsidRPr="00C15447"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04A8C" w:rsidRDefault="00804A8C" w:rsidP="007E553D">
          <w:pPr>
            <w:pStyle w:val="12-1"/>
          </w:pPr>
          <w:r>
            <w:t>Проект описания постановки задачи на развитие Подсистемы Том 25. Описание постановки задачи в части разработки наборов данных для предоставления из Подсистемы в подсистемы системы «Электронный бюджет» и внешние информационные системы» (п.6.13 ГК)</w:t>
          </w:r>
        </w:p>
        <w:p w:rsidR="00804A8C" w:rsidRPr="00C15447" w:rsidRDefault="00804A8C" w:rsidP="007E553D">
          <w:pPr>
            <w:pStyle w:val="12-1"/>
          </w:pPr>
          <w:r>
            <w:t>Приложение 4 Разработка набора данных по направлению «Расходы на горячее питание школьников» (запрос №2023.8)</w:t>
          </w:r>
        </w:p>
      </w:tc>
    </w:tr>
    <w:tr w:rsidR="00804A8C" w:rsidRPr="001C475E" w:rsidTr="004278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04A8C" w:rsidRPr="00C15447" w:rsidRDefault="00804A8C" w:rsidP="004278A5">
          <w:pPr>
            <w:pStyle w:val="12-1"/>
          </w:pPr>
          <w:r w:rsidRPr="00C15447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804A8C" w:rsidRPr="00C15447" w:rsidRDefault="00804A8C" w:rsidP="00DA6106">
          <w:pPr>
            <w:pStyle w:val="12-1"/>
          </w:pP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804A8C" w:rsidRPr="00C15447" w:rsidRDefault="00804A8C" w:rsidP="004278A5">
          <w:pPr>
            <w:pStyle w:val="12-1"/>
          </w:pPr>
          <w:r w:rsidRPr="00C15447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</w:tbl>
  <w:p w:rsidR="00804A8C" w:rsidRDefault="00804A8C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45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51"/>
      <w:gridCol w:w="1165"/>
    </w:tblGrid>
    <w:tr w:rsidR="0004675C" w:rsidRPr="001C475E" w:rsidTr="000554E9">
      <w:trPr>
        <w:cantSplit/>
        <w:trHeight w:val="20"/>
      </w:trPr>
      <w:tc>
        <w:tcPr>
          <w:tcW w:w="1232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04675C" w:rsidRPr="00C15447" w:rsidRDefault="0004675C" w:rsidP="004278A5">
          <w:pPr>
            <w:pStyle w:val="12-1"/>
          </w:pPr>
          <w:r>
            <w:t>Наименова</w:t>
          </w:r>
          <w:r w:rsidRPr="00C15447">
            <w:t>ние ИС:</w:t>
          </w:r>
        </w:p>
      </w:tc>
      <w:tc>
        <w:tcPr>
          <w:tcW w:w="3768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04675C" w:rsidRPr="00C15447" w:rsidRDefault="0004675C" w:rsidP="004278A5">
          <w:pPr>
            <w:pStyle w:val="12-1"/>
          </w:pPr>
          <w:r w:rsidRPr="006F2D0E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04675C" w:rsidRPr="001C475E" w:rsidTr="000554E9">
      <w:trPr>
        <w:cantSplit/>
        <w:trHeight w:val="20"/>
      </w:trPr>
      <w:tc>
        <w:tcPr>
          <w:tcW w:w="1232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4675C" w:rsidRPr="00C15447" w:rsidRDefault="0004675C" w:rsidP="004278A5">
          <w:pPr>
            <w:pStyle w:val="12-1"/>
          </w:pPr>
          <w:r w:rsidRPr="00C15447">
            <w:t>Название документа:</w:t>
          </w:r>
        </w:p>
      </w:tc>
      <w:tc>
        <w:tcPr>
          <w:tcW w:w="3768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31268" w:rsidRDefault="0004675C" w:rsidP="00431268">
          <w:pPr>
            <w:pStyle w:val="12-1"/>
          </w:pPr>
          <w:r>
    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</w:t>
          </w:r>
          <w:r w:rsidR="00431268">
            <w:t>ние информационные системы</w:t>
          </w:r>
        </w:p>
        <w:p w:rsidR="0004675C" w:rsidRPr="00C15447" w:rsidRDefault="00991EE3" w:rsidP="00431268">
          <w:pPr>
            <w:pStyle w:val="12-1"/>
          </w:pPr>
          <w:r>
            <w:t>Приложение 2</w:t>
          </w:r>
          <w:r w:rsidR="0004675C">
            <w:t xml:space="preserve"> </w:t>
          </w:r>
          <w:r w:rsidR="00431268">
            <w:t>Примеры эталонных запросов ГАСУ</w:t>
          </w:r>
        </w:p>
      </w:tc>
    </w:tr>
    <w:tr w:rsidR="0004675C" w:rsidRPr="001C475E" w:rsidTr="000554E9">
      <w:trPr>
        <w:cantSplit/>
        <w:trHeight w:val="20"/>
      </w:trPr>
      <w:tc>
        <w:tcPr>
          <w:tcW w:w="1232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4675C" w:rsidRPr="00C15447" w:rsidRDefault="0004675C" w:rsidP="004278A5">
          <w:pPr>
            <w:pStyle w:val="12-1"/>
          </w:pPr>
          <w:r w:rsidRPr="00C15447">
            <w:t>Код документа:</w:t>
          </w:r>
        </w:p>
      </w:tc>
      <w:tc>
        <w:tcPr>
          <w:tcW w:w="31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04675C" w:rsidRPr="00C15447" w:rsidRDefault="00431268" w:rsidP="00995FF1">
          <w:pPr>
            <w:pStyle w:val="12-1"/>
          </w:pPr>
          <w:r w:rsidRPr="00F11C8A">
            <w:rPr>
              <w:color w:val="000000" w:themeColor="text1"/>
            </w:rPr>
            <w:t>30275697.20.11,00.ЭБ26.006-0</w:t>
          </w:r>
          <w:r w:rsidR="007B6EEA">
            <w:rPr>
              <w:color w:val="000000" w:themeColor="text1"/>
            </w:rPr>
            <w:t>6</w:t>
          </w:r>
          <w:r w:rsidRPr="00F11C8A">
            <w:rPr>
              <w:color w:val="000000" w:themeColor="text1"/>
            </w:rPr>
            <w:t>.0</w:t>
          </w:r>
          <w:r w:rsidR="007B6EEA">
            <w:rPr>
              <w:color w:val="000000" w:themeColor="text1"/>
            </w:rPr>
            <w:t>1</w:t>
          </w:r>
          <w:r w:rsidRPr="00F11C8A">
            <w:rPr>
              <w:color w:val="000000" w:themeColor="text1"/>
            </w:rPr>
            <w:t xml:space="preserve"> 9</w:t>
          </w:r>
        </w:p>
      </w:tc>
      <w:tc>
        <w:tcPr>
          <w:tcW w:w="592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04675C" w:rsidRPr="00C15447" w:rsidRDefault="0004675C" w:rsidP="004278A5">
          <w:pPr>
            <w:pStyle w:val="12-1"/>
          </w:pPr>
          <w:r w:rsidRPr="00C15447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E0652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04675C" w:rsidRDefault="000467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EC4"/>
    <w:multiLevelType w:val="hybridMultilevel"/>
    <w:tmpl w:val="05E80E14"/>
    <w:lvl w:ilvl="0" w:tplc="FFFFFFFF">
      <w:start w:val="1"/>
      <w:numFmt w:val="bullet"/>
      <w:pStyle w:val="1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4E456A3"/>
    <w:multiLevelType w:val="multilevel"/>
    <w:tmpl w:val="999A3440"/>
    <w:lvl w:ilvl="0">
      <w:start w:val="1"/>
      <w:numFmt w:val="decimal"/>
      <w:pStyle w:val="10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30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dstrike w:val="0"/>
        <w:vanish w:val="0"/>
        <w:color w:val="000000"/>
        <w:spacing w:val="0"/>
        <w:w w:val="100"/>
        <w:sz w:val="24"/>
        <w:vertAlign w:val="baseline"/>
      </w:rPr>
    </w:lvl>
    <w:lvl w:ilvl="3">
      <w:start w:val="1"/>
      <w:numFmt w:val="decimal"/>
      <w:lvlRestart w:val="1"/>
      <w:pStyle w:val="1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pStyle w:val="12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0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pStyle w:val="21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pStyle w:val="30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31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2">
    <w:nsid w:val="09F64201"/>
    <w:multiLevelType w:val="hybridMultilevel"/>
    <w:tmpl w:val="C074A5F4"/>
    <w:lvl w:ilvl="0" w:tplc="FFFFFFFF">
      <w:start w:val="1"/>
      <w:numFmt w:val="decimal"/>
      <w:pStyle w:val="TableCell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32AB"/>
    <w:multiLevelType w:val="hybridMultilevel"/>
    <w:tmpl w:val="F8D49030"/>
    <w:lvl w:ilvl="0" w:tplc="F13C3C1E">
      <w:start w:val="1"/>
      <w:numFmt w:val="bullet"/>
      <w:pStyle w:val="5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038D9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B022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4664F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334577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56628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EA52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D34FC9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EBEB7F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1731F2"/>
    <w:multiLevelType w:val="multilevel"/>
    <w:tmpl w:val="A7DAD4CA"/>
    <w:lvl w:ilvl="0">
      <w:start w:val="1"/>
      <w:numFmt w:val="decimal"/>
      <w:pStyle w:val="01"/>
      <w:lvlText w:val="%1."/>
      <w:lvlJc w:val="left"/>
      <w:pPr>
        <w:tabs>
          <w:tab w:val="num" w:pos="789"/>
        </w:tabs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7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7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1941" w:hanging="1584"/>
      </w:pPr>
      <w:rPr>
        <w:rFonts w:hint="default"/>
      </w:rPr>
    </w:lvl>
  </w:abstractNum>
  <w:abstractNum w:abstractNumId="5">
    <w:nsid w:val="1245256B"/>
    <w:multiLevelType w:val="singleLevel"/>
    <w:tmpl w:val="01AA1EDA"/>
    <w:lvl w:ilvl="0">
      <w:start w:val="1"/>
      <w:numFmt w:val="bullet"/>
      <w:pStyle w:val="13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6">
    <w:nsid w:val="135C6481"/>
    <w:multiLevelType w:val="multilevel"/>
    <w:tmpl w:val="22DC94DC"/>
    <w:lvl w:ilvl="0">
      <w:start w:val="1"/>
      <w:numFmt w:val="decimal"/>
      <w:pStyle w:val="14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7">
    <w:nsid w:val="16E3269C"/>
    <w:multiLevelType w:val="hybridMultilevel"/>
    <w:tmpl w:val="D4AC4C6C"/>
    <w:lvl w:ilvl="0" w:tplc="FFFFFFFF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915C46"/>
    <w:multiLevelType w:val="hybridMultilevel"/>
    <w:tmpl w:val="9836C5FE"/>
    <w:lvl w:ilvl="0" w:tplc="A3E864E4">
      <w:start w:val="1"/>
      <w:numFmt w:val="bullet"/>
      <w:pStyle w:val="a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D5222E2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B02A4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70059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2C2FC1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7966C07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61229F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0D2E81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B5A075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900EF2"/>
    <w:multiLevelType w:val="hybridMultilevel"/>
    <w:tmpl w:val="BFD01D76"/>
    <w:lvl w:ilvl="0" w:tplc="43B268DC">
      <w:start w:val="1"/>
      <w:numFmt w:val="decimal"/>
      <w:pStyle w:val="enum1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5894800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8C4212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578461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1487C3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8389E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AE67D7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7D4A2D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9DC29EB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35702F"/>
    <w:multiLevelType w:val="hybridMultilevel"/>
    <w:tmpl w:val="63D200F4"/>
    <w:lvl w:ilvl="0" w:tplc="D094784E">
      <w:numFmt w:val="none"/>
      <w:pStyle w:val="23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966F40"/>
    <w:multiLevelType w:val="hybridMultilevel"/>
    <w:tmpl w:val="70A29600"/>
    <w:lvl w:ilvl="0" w:tplc="1416FD5E">
      <w:start w:val="1"/>
      <w:numFmt w:val="bullet"/>
      <w:pStyle w:val="33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A1DE6B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3698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3CA8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F8B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DA7B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18A2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0E72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88E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F57318"/>
    <w:multiLevelType w:val="hybridMultilevel"/>
    <w:tmpl w:val="70585C2C"/>
    <w:lvl w:ilvl="0" w:tplc="34E49D46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0C023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0E27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3088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7678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92074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1E4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F495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4AE1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F55152"/>
    <w:multiLevelType w:val="hybridMultilevel"/>
    <w:tmpl w:val="D63E8700"/>
    <w:lvl w:ilvl="0" w:tplc="94F2AFA2">
      <w:start w:val="1"/>
      <w:numFmt w:val="decimal"/>
      <w:pStyle w:val="6"/>
      <w:lvlText w:val="4.6.1.5.%1"/>
      <w:lvlJc w:val="left"/>
      <w:pPr>
        <w:ind w:left="1077" w:hanging="360"/>
      </w:pPr>
      <w:rPr>
        <w:rFonts w:hint="default"/>
      </w:rPr>
    </w:lvl>
    <w:lvl w:ilvl="1" w:tplc="6A1C1538">
      <w:start w:val="1"/>
      <w:numFmt w:val="lowerLetter"/>
      <w:lvlText w:val="%2."/>
      <w:lvlJc w:val="left"/>
      <w:pPr>
        <w:ind w:left="1797" w:hanging="360"/>
      </w:pPr>
    </w:lvl>
    <w:lvl w:ilvl="2" w:tplc="81506612">
      <w:start w:val="1"/>
      <w:numFmt w:val="lowerRoman"/>
      <w:lvlText w:val="%3."/>
      <w:lvlJc w:val="right"/>
      <w:pPr>
        <w:ind w:left="2517" w:hanging="180"/>
      </w:pPr>
    </w:lvl>
    <w:lvl w:ilvl="3" w:tplc="4B5807DE">
      <w:start w:val="1"/>
      <w:numFmt w:val="decimal"/>
      <w:lvlText w:val="%4."/>
      <w:lvlJc w:val="left"/>
      <w:pPr>
        <w:ind w:left="3237" w:hanging="360"/>
      </w:pPr>
    </w:lvl>
    <w:lvl w:ilvl="4" w:tplc="4ABA1DFC">
      <w:start w:val="1"/>
      <w:numFmt w:val="lowerLetter"/>
      <w:lvlText w:val="%5."/>
      <w:lvlJc w:val="left"/>
      <w:pPr>
        <w:ind w:left="3957" w:hanging="360"/>
      </w:pPr>
    </w:lvl>
    <w:lvl w:ilvl="5" w:tplc="A4467D42">
      <w:start w:val="1"/>
      <w:numFmt w:val="lowerRoman"/>
      <w:lvlText w:val="%6."/>
      <w:lvlJc w:val="right"/>
      <w:pPr>
        <w:ind w:left="4677" w:hanging="180"/>
      </w:pPr>
    </w:lvl>
    <w:lvl w:ilvl="6" w:tplc="CD84CEC6">
      <w:start w:val="1"/>
      <w:numFmt w:val="decimal"/>
      <w:lvlText w:val="%7."/>
      <w:lvlJc w:val="left"/>
      <w:pPr>
        <w:ind w:left="5397" w:hanging="360"/>
      </w:pPr>
    </w:lvl>
    <w:lvl w:ilvl="7" w:tplc="2012A902">
      <w:start w:val="1"/>
      <w:numFmt w:val="lowerLetter"/>
      <w:lvlText w:val="%8."/>
      <w:lvlJc w:val="left"/>
      <w:pPr>
        <w:ind w:left="6117" w:hanging="360"/>
      </w:pPr>
    </w:lvl>
    <w:lvl w:ilvl="8" w:tplc="5F20AB82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4E044427"/>
    <w:multiLevelType w:val="hybridMultilevel"/>
    <w:tmpl w:val="8E7A5540"/>
    <w:lvl w:ilvl="0" w:tplc="F8EC023C">
      <w:start w:val="1"/>
      <w:numFmt w:val="none"/>
      <w:pStyle w:val="ASFKNameTable"/>
      <w:lvlText w:val="Таблица "/>
      <w:lvlJc w:val="left"/>
      <w:pPr>
        <w:tabs>
          <w:tab w:val="num" w:pos="1870"/>
        </w:tabs>
        <w:ind w:left="130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 w:tplc="1A4AF6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90A0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CEB0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2A23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70BB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F89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CCFF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8C71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3B3E69"/>
    <w:multiLevelType w:val="multilevel"/>
    <w:tmpl w:val="34D2D468"/>
    <w:styleLink w:val="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21371"/>
    <w:multiLevelType w:val="multilevel"/>
    <w:tmpl w:val="34840D8A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9">
    <w:nsid w:val="60823685"/>
    <w:multiLevelType w:val="multilevel"/>
    <w:tmpl w:val="7430F226"/>
    <w:lvl w:ilvl="0">
      <w:start w:val="1"/>
      <w:numFmt w:val="russianUpper"/>
      <w:pStyle w:val="15"/>
      <w:lvlText w:val="Приложение %1."/>
      <w:lvlJc w:val="left"/>
      <w:pPr>
        <w:tabs>
          <w:tab w:val="num" w:pos="1565"/>
        </w:tabs>
        <w:ind w:left="1565" w:hanging="431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7"/>
        </w:tabs>
        <w:ind w:left="1707" w:hanging="57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928"/>
        </w:tabs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60"/>
        </w:tabs>
        <w:ind w:left="6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20"/>
        </w:tabs>
        <w:ind w:left="7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40"/>
        </w:tabs>
        <w:ind w:left="7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00"/>
        </w:tabs>
        <w:ind w:left="8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20"/>
        </w:tabs>
        <w:ind w:left="8860" w:hanging="1440"/>
      </w:pPr>
      <w:rPr>
        <w:rFonts w:hint="default"/>
      </w:rPr>
    </w:lvl>
  </w:abstractNum>
  <w:abstractNum w:abstractNumId="20">
    <w:nsid w:val="68850F93"/>
    <w:multiLevelType w:val="hybridMultilevel"/>
    <w:tmpl w:val="E8105BF6"/>
    <w:lvl w:ilvl="0" w:tplc="9B0C99A2">
      <w:numFmt w:val="decimal"/>
      <w:pStyle w:val="a0"/>
      <w:lvlText w:val=""/>
      <w:lvlJc w:val="left"/>
    </w:lvl>
    <w:lvl w:ilvl="1" w:tplc="04190003">
      <w:numFmt w:val="decimal"/>
      <w:lvlText w:val=""/>
      <w:lvlJc w:val="left"/>
    </w:lvl>
    <w:lvl w:ilvl="2" w:tplc="04190005">
      <w:numFmt w:val="decimal"/>
      <w:lvlText w:val=""/>
      <w:lvlJc w:val="left"/>
    </w:lvl>
    <w:lvl w:ilvl="3" w:tplc="04190001">
      <w:numFmt w:val="decimal"/>
      <w:lvlText w:val=""/>
      <w:lvlJc w:val="left"/>
    </w:lvl>
    <w:lvl w:ilvl="4" w:tplc="04190003">
      <w:numFmt w:val="decimal"/>
      <w:lvlText w:val=""/>
      <w:lvlJc w:val="left"/>
    </w:lvl>
    <w:lvl w:ilvl="5" w:tplc="04190005">
      <w:numFmt w:val="decimal"/>
      <w:lvlText w:val=""/>
      <w:lvlJc w:val="left"/>
    </w:lvl>
    <w:lvl w:ilvl="6" w:tplc="04190001">
      <w:numFmt w:val="decimal"/>
      <w:lvlText w:val=""/>
      <w:lvlJc w:val="left"/>
    </w:lvl>
    <w:lvl w:ilvl="7" w:tplc="04190003">
      <w:numFmt w:val="decimal"/>
      <w:lvlText w:val=""/>
      <w:lvlJc w:val="left"/>
    </w:lvl>
    <w:lvl w:ilvl="8" w:tplc="04190005">
      <w:numFmt w:val="decimal"/>
      <w:lvlText w:val=""/>
      <w:lvlJc w:val="left"/>
    </w:lvl>
  </w:abstractNum>
  <w:abstractNum w:abstractNumId="21">
    <w:nsid w:val="72AB4B7F"/>
    <w:multiLevelType w:val="hybridMultilevel"/>
    <w:tmpl w:val="92B808D8"/>
    <w:lvl w:ilvl="0" w:tplc="8956392C">
      <w:start w:val="1"/>
      <w:numFmt w:val="bullet"/>
      <w:pStyle w:val="ListTabl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42D30F7"/>
    <w:multiLevelType w:val="hybridMultilevel"/>
    <w:tmpl w:val="947A960C"/>
    <w:lvl w:ilvl="0" w:tplc="9B0C99A2">
      <w:start w:val="1"/>
      <w:numFmt w:val="bullet"/>
      <w:pStyle w:val="OTRListmark1"/>
      <w:lvlText w:val="–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3C4004"/>
    <w:multiLevelType w:val="multilevel"/>
    <w:tmpl w:val="BFA4A9DE"/>
    <w:styleLink w:val="ArticleSection7"/>
    <w:lvl w:ilvl="0">
      <w:start w:val="1"/>
      <w:numFmt w:val="decimal"/>
      <w:pStyle w:val="16"/>
      <w:lvlText w:val="%1."/>
      <w:lvlJc w:val="left"/>
      <w:pPr>
        <w:tabs>
          <w:tab w:val="num" w:pos="-368"/>
        </w:tabs>
        <w:ind w:left="-8" w:hanging="360"/>
      </w:pPr>
      <w:rPr>
        <w:rFonts w:cs="Times New Roman"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-368"/>
        </w:tabs>
        <w:ind w:left="424" w:hanging="435"/>
      </w:pPr>
      <w:rPr>
        <w:rFonts w:cs="Times New Roman" w:hint="default"/>
      </w:rPr>
    </w:lvl>
    <w:lvl w:ilvl="2">
      <w:start w:val="1"/>
      <w:numFmt w:val="decimal"/>
      <w:pStyle w:val="35"/>
      <w:lvlText w:val="%1.%2.%3."/>
      <w:lvlJc w:val="left"/>
      <w:pPr>
        <w:tabs>
          <w:tab w:val="num" w:pos="-368"/>
        </w:tabs>
        <w:ind w:left="856" w:hanging="504"/>
      </w:pPr>
      <w:rPr>
        <w:rFonts w:cs="Times New Roman"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1814"/>
        </w:tabs>
        <w:ind w:left="1814" w:hanging="11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68"/>
        </w:tabs>
        <w:ind w:left="186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68"/>
        </w:tabs>
        <w:ind w:left="236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8"/>
        </w:tabs>
        <w:ind w:left="287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8"/>
        </w:tabs>
        <w:ind w:left="337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8"/>
        </w:tabs>
        <w:ind w:left="3952" w:hanging="1440"/>
      </w:pPr>
      <w:rPr>
        <w:rFonts w:cs="Times New Roman" w:hint="default"/>
      </w:rPr>
    </w:lvl>
  </w:abstractNum>
  <w:abstractNum w:abstractNumId="24">
    <w:nsid w:val="78D3078B"/>
    <w:multiLevelType w:val="multilevel"/>
    <w:tmpl w:val="F7784BFE"/>
    <w:lvl w:ilvl="0">
      <w:start w:val="1"/>
      <w:numFmt w:val="decimal"/>
      <w:pStyle w:val="OTR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TRHeading2"/>
      <w:lvlText w:val="%1.%2"/>
      <w:lvlJc w:val="left"/>
      <w:pPr>
        <w:tabs>
          <w:tab w:val="num" w:pos="1022"/>
        </w:tabs>
        <w:ind w:left="1022" w:hanging="576"/>
      </w:pPr>
      <w:rPr>
        <w:rFonts w:hint="default"/>
      </w:rPr>
    </w:lvl>
    <w:lvl w:ilvl="2">
      <w:start w:val="1"/>
      <w:numFmt w:val="decimal"/>
      <w:pStyle w:val="OTRHeading3"/>
      <w:lvlText w:val="%1.%2.%3"/>
      <w:lvlJc w:val="left"/>
      <w:pPr>
        <w:tabs>
          <w:tab w:val="num" w:pos="1173"/>
        </w:tabs>
        <w:ind w:left="1173" w:hanging="907"/>
      </w:pPr>
      <w:rPr>
        <w:rFonts w:hint="default"/>
      </w:rPr>
    </w:lvl>
    <w:lvl w:ilvl="3">
      <w:start w:val="1"/>
      <w:numFmt w:val="decimal"/>
      <w:pStyle w:val="OTRHeading4"/>
      <w:lvlText w:val="%1.%2.%3.%4"/>
      <w:lvlJc w:val="left"/>
      <w:pPr>
        <w:tabs>
          <w:tab w:val="num" w:pos="1130"/>
        </w:tabs>
        <w:ind w:left="1130" w:hanging="864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pStyle w:val="OTRHeading5"/>
      <w:lvlText w:val="%1.%2.%3.%4.%5"/>
      <w:lvlJc w:val="left"/>
      <w:pPr>
        <w:tabs>
          <w:tab w:val="num" w:pos="1324"/>
        </w:tabs>
        <w:ind w:left="1324" w:hanging="964"/>
      </w:pPr>
      <w:rPr>
        <w:rFonts w:ascii="Times New Roman" w:hAnsi="Times New Roman" w:hint="default"/>
        <w:b w:val="0"/>
        <w:sz w:val="24"/>
        <w:szCs w:val="24"/>
      </w:rPr>
    </w:lvl>
    <w:lvl w:ilvl="5">
      <w:start w:val="1"/>
      <w:numFmt w:val="decimal"/>
      <w:pStyle w:val="OTRHeading6"/>
      <w:lvlText w:val="%1.%2.%3.%4.%5.%6"/>
      <w:lvlJc w:val="left"/>
      <w:pPr>
        <w:tabs>
          <w:tab w:val="num" w:pos="1418"/>
        </w:tabs>
        <w:ind w:left="1418" w:hanging="1152"/>
      </w:pPr>
      <w:rPr>
        <w:rFonts w:ascii="Times New Roman" w:hAnsi="Times New Roman" w:hint="default"/>
        <w:b w:val="0"/>
        <w:i w:val="0"/>
        <w:sz w:val="24"/>
        <w:szCs w:val="24"/>
      </w:rPr>
    </w:lvl>
    <w:lvl w:ilvl="6">
      <w:start w:val="1"/>
      <w:numFmt w:val="decimal"/>
      <w:pStyle w:val="OTRHeading7"/>
      <w:lvlText w:val="%1.%2.%3.%4.%5.%6.%7"/>
      <w:lvlJc w:val="left"/>
      <w:pPr>
        <w:tabs>
          <w:tab w:val="num" w:pos="1562"/>
        </w:tabs>
        <w:ind w:left="1562" w:hanging="1296"/>
      </w:pPr>
      <w:rPr>
        <w:rFonts w:hint="default"/>
      </w:rPr>
    </w:lvl>
    <w:lvl w:ilvl="7">
      <w:start w:val="1"/>
      <w:numFmt w:val="decimal"/>
      <w:pStyle w:val="OTRHeading8"/>
      <w:lvlText w:val="%1.%2.%3.%4.%5.%6.%7.%8"/>
      <w:lvlJc w:val="left"/>
      <w:pPr>
        <w:tabs>
          <w:tab w:val="num" w:pos="1706"/>
        </w:tabs>
        <w:ind w:left="1706" w:hanging="1440"/>
      </w:pPr>
      <w:rPr>
        <w:rFonts w:hint="default"/>
      </w:rPr>
    </w:lvl>
    <w:lvl w:ilvl="8">
      <w:start w:val="1"/>
      <w:numFmt w:val="decimal"/>
      <w:pStyle w:val="OTRHeading9"/>
      <w:lvlText w:val="%1.%2.%3.%4.%5.%6.%7.%8.%9"/>
      <w:lvlJc w:val="left"/>
      <w:pPr>
        <w:tabs>
          <w:tab w:val="num" w:pos="1850"/>
        </w:tabs>
        <w:ind w:left="1850" w:hanging="1584"/>
      </w:pPr>
      <w:rPr>
        <w:rFonts w:hint="default"/>
      </w:rPr>
    </w:lvl>
  </w:abstractNum>
  <w:abstractNum w:abstractNumId="25">
    <w:nsid w:val="7902087A"/>
    <w:multiLevelType w:val="multilevel"/>
    <w:tmpl w:val="C70A5422"/>
    <w:lvl w:ilvl="0">
      <w:start w:val="1"/>
      <w:numFmt w:val="decimal"/>
      <w:pStyle w:val="a1"/>
      <w:lvlText w:val="%1"/>
      <w:lvlJc w:val="left"/>
      <w:pPr>
        <w:ind w:left="717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7"/>
        </w:tabs>
        <w:ind w:left="122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50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7"/>
        </w:tabs>
        <w:ind w:left="165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1941" w:hanging="1584"/>
      </w:pPr>
      <w:rPr>
        <w:rFonts w:cs="Times New Roman" w:hint="default"/>
      </w:rPr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22"/>
  </w:num>
  <w:num w:numId="5">
    <w:abstractNumId w:val="2"/>
  </w:num>
  <w:num w:numId="6">
    <w:abstractNumId w:val="1"/>
  </w:num>
  <w:num w:numId="7">
    <w:abstractNumId w:val="17"/>
  </w:num>
  <w:num w:numId="8">
    <w:abstractNumId w:val="7"/>
  </w:num>
  <w:num w:numId="9">
    <w:abstractNumId w:val="18"/>
  </w:num>
  <w:num w:numId="10">
    <w:abstractNumId w:val="24"/>
  </w:num>
  <w:num w:numId="11">
    <w:abstractNumId w:val="9"/>
  </w:num>
  <w:num w:numId="12">
    <w:abstractNumId w:val="5"/>
  </w:num>
  <w:num w:numId="13">
    <w:abstractNumId w:val="8"/>
  </w:num>
  <w:num w:numId="14">
    <w:abstractNumId w:val="23"/>
  </w:num>
  <w:num w:numId="15">
    <w:abstractNumId w:val="16"/>
  </w:num>
  <w:num w:numId="16">
    <w:abstractNumId w:val="14"/>
  </w:num>
  <w:num w:numId="17">
    <w:abstractNumId w:val="10"/>
  </w:num>
  <w:num w:numId="18">
    <w:abstractNumId w:val="25"/>
  </w:num>
  <w:num w:numId="19">
    <w:abstractNumId w:val="11"/>
  </w:num>
  <w:num w:numId="20">
    <w:abstractNumId w:val="13"/>
  </w:num>
  <w:num w:numId="21">
    <w:abstractNumId w:val="6"/>
  </w:num>
  <w:num w:numId="22">
    <w:abstractNumId w:val="21"/>
  </w:num>
  <w:num w:numId="23">
    <w:abstractNumId w:val="0"/>
  </w:num>
  <w:num w:numId="24">
    <w:abstractNumId w:val="3"/>
  </w:num>
  <w:num w:numId="25">
    <w:abstractNumId w:val="15"/>
  </w:num>
  <w:num w:numId="26">
    <w:abstractNumId w:val="12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айцева Юлия Владимировна">
    <w15:presenceInfo w15:providerId="AD" w15:userId="S-1-5-21-1908438591-1278307452-1436800534-25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 o:allowoverlap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F21"/>
    <w:rsid w:val="00000CCA"/>
    <w:rsid w:val="0000131C"/>
    <w:rsid w:val="000018FB"/>
    <w:rsid w:val="00001AA8"/>
    <w:rsid w:val="000027F1"/>
    <w:rsid w:val="000029DF"/>
    <w:rsid w:val="00002DE8"/>
    <w:rsid w:val="000033DB"/>
    <w:rsid w:val="00003E93"/>
    <w:rsid w:val="00004033"/>
    <w:rsid w:val="00004EC8"/>
    <w:rsid w:val="00005071"/>
    <w:rsid w:val="00005AD6"/>
    <w:rsid w:val="00006249"/>
    <w:rsid w:val="00006391"/>
    <w:rsid w:val="00007060"/>
    <w:rsid w:val="00007837"/>
    <w:rsid w:val="00011DE7"/>
    <w:rsid w:val="00012734"/>
    <w:rsid w:val="000134BE"/>
    <w:rsid w:val="00013724"/>
    <w:rsid w:val="000137DB"/>
    <w:rsid w:val="00013C27"/>
    <w:rsid w:val="000159D5"/>
    <w:rsid w:val="00015B29"/>
    <w:rsid w:val="000169C0"/>
    <w:rsid w:val="00017381"/>
    <w:rsid w:val="0002032C"/>
    <w:rsid w:val="00020666"/>
    <w:rsid w:val="0002097F"/>
    <w:rsid w:val="000209D7"/>
    <w:rsid w:val="00020DFF"/>
    <w:rsid w:val="00021EF8"/>
    <w:rsid w:val="00021F5C"/>
    <w:rsid w:val="00022298"/>
    <w:rsid w:val="00022376"/>
    <w:rsid w:val="00022B80"/>
    <w:rsid w:val="000245E3"/>
    <w:rsid w:val="00024ACB"/>
    <w:rsid w:val="00024DEE"/>
    <w:rsid w:val="00025293"/>
    <w:rsid w:val="00026350"/>
    <w:rsid w:val="00026460"/>
    <w:rsid w:val="00026AC0"/>
    <w:rsid w:val="00027776"/>
    <w:rsid w:val="000279ED"/>
    <w:rsid w:val="000322CB"/>
    <w:rsid w:val="000325DC"/>
    <w:rsid w:val="00032639"/>
    <w:rsid w:val="00032F15"/>
    <w:rsid w:val="0003367A"/>
    <w:rsid w:val="000338EE"/>
    <w:rsid w:val="00033DC1"/>
    <w:rsid w:val="000373AB"/>
    <w:rsid w:val="000379C0"/>
    <w:rsid w:val="00037C8A"/>
    <w:rsid w:val="00041ED4"/>
    <w:rsid w:val="00042E37"/>
    <w:rsid w:val="000436A7"/>
    <w:rsid w:val="0004587B"/>
    <w:rsid w:val="00045F17"/>
    <w:rsid w:val="0004675C"/>
    <w:rsid w:val="00047E44"/>
    <w:rsid w:val="000501D9"/>
    <w:rsid w:val="00050511"/>
    <w:rsid w:val="00050D6F"/>
    <w:rsid w:val="000518E9"/>
    <w:rsid w:val="00051DF4"/>
    <w:rsid w:val="00052BEF"/>
    <w:rsid w:val="00053C3D"/>
    <w:rsid w:val="00053CA1"/>
    <w:rsid w:val="00054AAD"/>
    <w:rsid w:val="000554E9"/>
    <w:rsid w:val="000567B5"/>
    <w:rsid w:val="00056E63"/>
    <w:rsid w:val="00057C1F"/>
    <w:rsid w:val="00057EB3"/>
    <w:rsid w:val="00061FD5"/>
    <w:rsid w:val="000631C5"/>
    <w:rsid w:val="000635D7"/>
    <w:rsid w:val="0006465D"/>
    <w:rsid w:val="00064A84"/>
    <w:rsid w:val="00064AB1"/>
    <w:rsid w:val="000650F5"/>
    <w:rsid w:val="000651DC"/>
    <w:rsid w:val="000671F2"/>
    <w:rsid w:val="000705A4"/>
    <w:rsid w:val="00071110"/>
    <w:rsid w:val="000719DF"/>
    <w:rsid w:val="000727B2"/>
    <w:rsid w:val="00073155"/>
    <w:rsid w:val="000731A3"/>
    <w:rsid w:val="00074DF3"/>
    <w:rsid w:val="00075D73"/>
    <w:rsid w:val="000767AD"/>
    <w:rsid w:val="0007703B"/>
    <w:rsid w:val="00077B20"/>
    <w:rsid w:val="00080D53"/>
    <w:rsid w:val="00080D61"/>
    <w:rsid w:val="000825DA"/>
    <w:rsid w:val="00083899"/>
    <w:rsid w:val="0008390E"/>
    <w:rsid w:val="00084B15"/>
    <w:rsid w:val="00084B34"/>
    <w:rsid w:val="000861AB"/>
    <w:rsid w:val="000865D2"/>
    <w:rsid w:val="0008702B"/>
    <w:rsid w:val="00087CEB"/>
    <w:rsid w:val="00087D50"/>
    <w:rsid w:val="00090321"/>
    <w:rsid w:val="00090476"/>
    <w:rsid w:val="0009047E"/>
    <w:rsid w:val="00090951"/>
    <w:rsid w:val="00090DC8"/>
    <w:rsid w:val="000913BD"/>
    <w:rsid w:val="000914CF"/>
    <w:rsid w:val="00092D94"/>
    <w:rsid w:val="00092FFD"/>
    <w:rsid w:val="00093489"/>
    <w:rsid w:val="00095690"/>
    <w:rsid w:val="000956C3"/>
    <w:rsid w:val="00096AD8"/>
    <w:rsid w:val="00096EAC"/>
    <w:rsid w:val="0009732C"/>
    <w:rsid w:val="000973E0"/>
    <w:rsid w:val="000A069F"/>
    <w:rsid w:val="000A0846"/>
    <w:rsid w:val="000A0ACD"/>
    <w:rsid w:val="000A0BF8"/>
    <w:rsid w:val="000A0D1B"/>
    <w:rsid w:val="000A201D"/>
    <w:rsid w:val="000A20FB"/>
    <w:rsid w:val="000A4D69"/>
    <w:rsid w:val="000A4E49"/>
    <w:rsid w:val="000A5D5D"/>
    <w:rsid w:val="000A5E98"/>
    <w:rsid w:val="000A62D2"/>
    <w:rsid w:val="000A6842"/>
    <w:rsid w:val="000A767E"/>
    <w:rsid w:val="000A7EC9"/>
    <w:rsid w:val="000B0A1A"/>
    <w:rsid w:val="000B246D"/>
    <w:rsid w:val="000B2EA7"/>
    <w:rsid w:val="000B4AA9"/>
    <w:rsid w:val="000B558E"/>
    <w:rsid w:val="000B73A5"/>
    <w:rsid w:val="000B7F01"/>
    <w:rsid w:val="000C1246"/>
    <w:rsid w:val="000C1333"/>
    <w:rsid w:val="000C1572"/>
    <w:rsid w:val="000C1721"/>
    <w:rsid w:val="000C25AF"/>
    <w:rsid w:val="000C3076"/>
    <w:rsid w:val="000C3D6C"/>
    <w:rsid w:val="000C5406"/>
    <w:rsid w:val="000C6536"/>
    <w:rsid w:val="000C6973"/>
    <w:rsid w:val="000C7D9E"/>
    <w:rsid w:val="000D0D09"/>
    <w:rsid w:val="000D0D34"/>
    <w:rsid w:val="000D1033"/>
    <w:rsid w:val="000D1305"/>
    <w:rsid w:val="000D1672"/>
    <w:rsid w:val="000D1A04"/>
    <w:rsid w:val="000D1BD5"/>
    <w:rsid w:val="000D1F0F"/>
    <w:rsid w:val="000D22D0"/>
    <w:rsid w:val="000D2585"/>
    <w:rsid w:val="000D2629"/>
    <w:rsid w:val="000D2805"/>
    <w:rsid w:val="000D332C"/>
    <w:rsid w:val="000D3349"/>
    <w:rsid w:val="000D4306"/>
    <w:rsid w:val="000D4DFC"/>
    <w:rsid w:val="000D676E"/>
    <w:rsid w:val="000E22F1"/>
    <w:rsid w:val="000E311C"/>
    <w:rsid w:val="000E3DB1"/>
    <w:rsid w:val="000E541D"/>
    <w:rsid w:val="000E6621"/>
    <w:rsid w:val="000E7319"/>
    <w:rsid w:val="000E7F2B"/>
    <w:rsid w:val="000F198B"/>
    <w:rsid w:val="000F2B39"/>
    <w:rsid w:val="000F4291"/>
    <w:rsid w:val="000F4514"/>
    <w:rsid w:val="000F509E"/>
    <w:rsid w:val="000F5329"/>
    <w:rsid w:val="000F61AD"/>
    <w:rsid w:val="000F6329"/>
    <w:rsid w:val="000F6545"/>
    <w:rsid w:val="000F6BAA"/>
    <w:rsid w:val="000F6F8B"/>
    <w:rsid w:val="001000EB"/>
    <w:rsid w:val="0010089E"/>
    <w:rsid w:val="00101532"/>
    <w:rsid w:val="00101EA8"/>
    <w:rsid w:val="00102C1E"/>
    <w:rsid w:val="001037D0"/>
    <w:rsid w:val="0010391B"/>
    <w:rsid w:val="00103B05"/>
    <w:rsid w:val="00107238"/>
    <w:rsid w:val="00110C1F"/>
    <w:rsid w:val="00111872"/>
    <w:rsid w:val="00112361"/>
    <w:rsid w:val="00112CFE"/>
    <w:rsid w:val="00112FD7"/>
    <w:rsid w:val="00113DD5"/>
    <w:rsid w:val="00114387"/>
    <w:rsid w:val="00114549"/>
    <w:rsid w:val="0011481D"/>
    <w:rsid w:val="00114CE1"/>
    <w:rsid w:val="00115DBE"/>
    <w:rsid w:val="0011721C"/>
    <w:rsid w:val="00120C69"/>
    <w:rsid w:val="00120D6D"/>
    <w:rsid w:val="001210C1"/>
    <w:rsid w:val="001215FF"/>
    <w:rsid w:val="0012285A"/>
    <w:rsid w:val="00122AA3"/>
    <w:rsid w:val="0012390F"/>
    <w:rsid w:val="00125FD9"/>
    <w:rsid w:val="0012602B"/>
    <w:rsid w:val="00127116"/>
    <w:rsid w:val="001321D7"/>
    <w:rsid w:val="00132C49"/>
    <w:rsid w:val="00133C56"/>
    <w:rsid w:val="00134887"/>
    <w:rsid w:val="00134F14"/>
    <w:rsid w:val="001368FC"/>
    <w:rsid w:val="001369E8"/>
    <w:rsid w:val="00136E1E"/>
    <w:rsid w:val="00140DD9"/>
    <w:rsid w:val="001412F9"/>
    <w:rsid w:val="00141734"/>
    <w:rsid w:val="00142465"/>
    <w:rsid w:val="00142654"/>
    <w:rsid w:val="00142B11"/>
    <w:rsid w:val="0014350F"/>
    <w:rsid w:val="00143A84"/>
    <w:rsid w:val="00143B00"/>
    <w:rsid w:val="00144280"/>
    <w:rsid w:val="001451C7"/>
    <w:rsid w:val="00145B82"/>
    <w:rsid w:val="00145CA6"/>
    <w:rsid w:val="001465E8"/>
    <w:rsid w:val="001468F3"/>
    <w:rsid w:val="0014736D"/>
    <w:rsid w:val="00150E34"/>
    <w:rsid w:val="001510F5"/>
    <w:rsid w:val="001525B8"/>
    <w:rsid w:val="0015309E"/>
    <w:rsid w:val="00155EA3"/>
    <w:rsid w:val="00156760"/>
    <w:rsid w:val="001569EC"/>
    <w:rsid w:val="00156A49"/>
    <w:rsid w:val="00156BEF"/>
    <w:rsid w:val="001572F3"/>
    <w:rsid w:val="0015756F"/>
    <w:rsid w:val="001579A9"/>
    <w:rsid w:val="0016029E"/>
    <w:rsid w:val="00160834"/>
    <w:rsid w:val="00160EDD"/>
    <w:rsid w:val="00161BF2"/>
    <w:rsid w:val="00162A3B"/>
    <w:rsid w:val="00163168"/>
    <w:rsid w:val="00163A25"/>
    <w:rsid w:val="00163F9C"/>
    <w:rsid w:val="001640E8"/>
    <w:rsid w:val="00164325"/>
    <w:rsid w:val="00164922"/>
    <w:rsid w:val="00164BED"/>
    <w:rsid w:val="00165415"/>
    <w:rsid w:val="00166722"/>
    <w:rsid w:val="00166D35"/>
    <w:rsid w:val="00167018"/>
    <w:rsid w:val="0016777F"/>
    <w:rsid w:val="00167B2D"/>
    <w:rsid w:val="001709A3"/>
    <w:rsid w:val="00170F2F"/>
    <w:rsid w:val="00171689"/>
    <w:rsid w:val="00171CC4"/>
    <w:rsid w:val="00171E35"/>
    <w:rsid w:val="00172005"/>
    <w:rsid w:val="00172C91"/>
    <w:rsid w:val="00173110"/>
    <w:rsid w:val="001752C1"/>
    <w:rsid w:val="00175310"/>
    <w:rsid w:val="00176270"/>
    <w:rsid w:val="001762D0"/>
    <w:rsid w:val="001773E8"/>
    <w:rsid w:val="00177D96"/>
    <w:rsid w:val="00180596"/>
    <w:rsid w:val="001806BB"/>
    <w:rsid w:val="00180A9D"/>
    <w:rsid w:val="00182A1F"/>
    <w:rsid w:val="00182A95"/>
    <w:rsid w:val="00182AF4"/>
    <w:rsid w:val="001836FD"/>
    <w:rsid w:val="0018392D"/>
    <w:rsid w:val="00184651"/>
    <w:rsid w:val="0018498B"/>
    <w:rsid w:val="00184C57"/>
    <w:rsid w:val="00185277"/>
    <w:rsid w:val="0018556E"/>
    <w:rsid w:val="0018570B"/>
    <w:rsid w:val="00185D8F"/>
    <w:rsid w:val="0018610D"/>
    <w:rsid w:val="00186B9E"/>
    <w:rsid w:val="00186E65"/>
    <w:rsid w:val="00187DBB"/>
    <w:rsid w:val="001900EA"/>
    <w:rsid w:val="00190472"/>
    <w:rsid w:val="001924F0"/>
    <w:rsid w:val="00192518"/>
    <w:rsid w:val="00193495"/>
    <w:rsid w:val="0019477A"/>
    <w:rsid w:val="00194E90"/>
    <w:rsid w:val="00195A0E"/>
    <w:rsid w:val="00197C59"/>
    <w:rsid w:val="001A04AC"/>
    <w:rsid w:val="001A23F6"/>
    <w:rsid w:val="001A2528"/>
    <w:rsid w:val="001A57D6"/>
    <w:rsid w:val="001A61A4"/>
    <w:rsid w:val="001A6A29"/>
    <w:rsid w:val="001A7003"/>
    <w:rsid w:val="001A7DEA"/>
    <w:rsid w:val="001B00CC"/>
    <w:rsid w:val="001B01A1"/>
    <w:rsid w:val="001B0281"/>
    <w:rsid w:val="001B238B"/>
    <w:rsid w:val="001B2938"/>
    <w:rsid w:val="001B351C"/>
    <w:rsid w:val="001B4389"/>
    <w:rsid w:val="001B4457"/>
    <w:rsid w:val="001B473E"/>
    <w:rsid w:val="001B62C6"/>
    <w:rsid w:val="001B7427"/>
    <w:rsid w:val="001C011D"/>
    <w:rsid w:val="001C0515"/>
    <w:rsid w:val="001C1E42"/>
    <w:rsid w:val="001C2B1D"/>
    <w:rsid w:val="001C2C95"/>
    <w:rsid w:val="001C319D"/>
    <w:rsid w:val="001C33F4"/>
    <w:rsid w:val="001C3D76"/>
    <w:rsid w:val="001C4502"/>
    <w:rsid w:val="001C46D9"/>
    <w:rsid w:val="001C5277"/>
    <w:rsid w:val="001C7EC2"/>
    <w:rsid w:val="001C7F23"/>
    <w:rsid w:val="001D1E36"/>
    <w:rsid w:val="001D2124"/>
    <w:rsid w:val="001D365B"/>
    <w:rsid w:val="001D3D71"/>
    <w:rsid w:val="001D42C9"/>
    <w:rsid w:val="001D450D"/>
    <w:rsid w:val="001D481F"/>
    <w:rsid w:val="001D6A38"/>
    <w:rsid w:val="001D7823"/>
    <w:rsid w:val="001E04D3"/>
    <w:rsid w:val="001E06D2"/>
    <w:rsid w:val="001E089E"/>
    <w:rsid w:val="001E184A"/>
    <w:rsid w:val="001E1B5A"/>
    <w:rsid w:val="001E25D1"/>
    <w:rsid w:val="001E3130"/>
    <w:rsid w:val="001E3264"/>
    <w:rsid w:val="001E3516"/>
    <w:rsid w:val="001E3F72"/>
    <w:rsid w:val="001E40F6"/>
    <w:rsid w:val="001E440A"/>
    <w:rsid w:val="001E4A02"/>
    <w:rsid w:val="001E581A"/>
    <w:rsid w:val="001E5CC2"/>
    <w:rsid w:val="001E6560"/>
    <w:rsid w:val="001E658D"/>
    <w:rsid w:val="001E68CD"/>
    <w:rsid w:val="001E6A55"/>
    <w:rsid w:val="001E6AB2"/>
    <w:rsid w:val="001E6C06"/>
    <w:rsid w:val="001E79B2"/>
    <w:rsid w:val="001F01CE"/>
    <w:rsid w:val="001F112A"/>
    <w:rsid w:val="001F1215"/>
    <w:rsid w:val="001F15FC"/>
    <w:rsid w:val="001F19A0"/>
    <w:rsid w:val="001F1DD0"/>
    <w:rsid w:val="001F2888"/>
    <w:rsid w:val="001F2D7C"/>
    <w:rsid w:val="001F50FD"/>
    <w:rsid w:val="001F7C73"/>
    <w:rsid w:val="0020067E"/>
    <w:rsid w:val="002009A5"/>
    <w:rsid w:val="00200D0E"/>
    <w:rsid w:val="00201A34"/>
    <w:rsid w:val="002030AF"/>
    <w:rsid w:val="00203BAB"/>
    <w:rsid w:val="00203C0A"/>
    <w:rsid w:val="0020402B"/>
    <w:rsid w:val="002040AE"/>
    <w:rsid w:val="00205142"/>
    <w:rsid w:val="00205A9B"/>
    <w:rsid w:val="00206058"/>
    <w:rsid w:val="002064C1"/>
    <w:rsid w:val="002076ED"/>
    <w:rsid w:val="00210BCB"/>
    <w:rsid w:val="00210F98"/>
    <w:rsid w:val="00211177"/>
    <w:rsid w:val="002128EB"/>
    <w:rsid w:val="00212C16"/>
    <w:rsid w:val="00212C66"/>
    <w:rsid w:val="0021333A"/>
    <w:rsid w:val="00214164"/>
    <w:rsid w:val="00214F02"/>
    <w:rsid w:val="0021653B"/>
    <w:rsid w:val="00216881"/>
    <w:rsid w:val="00217158"/>
    <w:rsid w:val="0021730C"/>
    <w:rsid w:val="00217F22"/>
    <w:rsid w:val="002205D6"/>
    <w:rsid w:val="00221C79"/>
    <w:rsid w:val="00221F69"/>
    <w:rsid w:val="00222C8A"/>
    <w:rsid w:val="00222C91"/>
    <w:rsid w:val="00222CA5"/>
    <w:rsid w:val="0022382A"/>
    <w:rsid w:val="00223BA6"/>
    <w:rsid w:val="00223DB5"/>
    <w:rsid w:val="002244B0"/>
    <w:rsid w:val="00224C84"/>
    <w:rsid w:val="002250D2"/>
    <w:rsid w:val="002255FF"/>
    <w:rsid w:val="002261B4"/>
    <w:rsid w:val="00226F13"/>
    <w:rsid w:val="00227BB2"/>
    <w:rsid w:val="00227CB1"/>
    <w:rsid w:val="00227F42"/>
    <w:rsid w:val="002305E8"/>
    <w:rsid w:val="00231AC9"/>
    <w:rsid w:val="00232D36"/>
    <w:rsid w:val="00233506"/>
    <w:rsid w:val="00233D3A"/>
    <w:rsid w:val="00233D86"/>
    <w:rsid w:val="00233EA5"/>
    <w:rsid w:val="0023514C"/>
    <w:rsid w:val="00235517"/>
    <w:rsid w:val="0023619D"/>
    <w:rsid w:val="002400E3"/>
    <w:rsid w:val="00240C1D"/>
    <w:rsid w:val="00242111"/>
    <w:rsid w:val="00242300"/>
    <w:rsid w:val="00243D65"/>
    <w:rsid w:val="002441CD"/>
    <w:rsid w:val="00244881"/>
    <w:rsid w:val="002453B8"/>
    <w:rsid w:val="002465C5"/>
    <w:rsid w:val="00246D65"/>
    <w:rsid w:val="00247091"/>
    <w:rsid w:val="002502E7"/>
    <w:rsid w:val="002507A7"/>
    <w:rsid w:val="00252453"/>
    <w:rsid w:val="00253868"/>
    <w:rsid w:val="00253A6B"/>
    <w:rsid w:val="00255A93"/>
    <w:rsid w:val="00255DEB"/>
    <w:rsid w:val="00255ECE"/>
    <w:rsid w:val="002568D8"/>
    <w:rsid w:val="0025743C"/>
    <w:rsid w:val="00260B60"/>
    <w:rsid w:val="0026100E"/>
    <w:rsid w:val="00261860"/>
    <w:rsid w:val="0026294A"/>
    <w:rsid w:val="00262D91"/>
    <w:rsid w:val="00264B1B"/>
    <w:rsid w:val="00264C4D"/>
    <w:rsid w:val="00265550"/>
    <w:rsid w:val="002665A6"/>
    <w:rsid w:val="00266722"/>
    <w:rsid w:val="00267B57"/>
    <w:rsid w:val="00270AB9"/>
    <w:rsid w:val="00270B1A"/>
    <w:rsid w:val="002715A7"/>
    <w:rsid w:val="002732BF"/>
    <w:rsid w:val="00273513"/>
    <w:rsid w:val="00273815"/>
    <w:rsid w:val="0027389D"/>
    <w:rsid w:val="0027413D"/>
    <w:rsid w:val="00274865"/>
    <w:rsid w:val="0027593D"/>
    <w:rsid w:val="00276236"/>
    <w:rsid w:val="00276B89"/>
    <w:rsid w:val="00277FA8"/>
    <w:rsid w:val="0028062B"/>
    <w:rsid w:val="002806EF"/>
    <w:rsid w:val="00280A22"/>
    <w:rsid w:val="002811F0"/>
    <w:rsid w:val="0028257B"/>
    <w:rsid w:val="00282A82"/>
    <w:rsid w:val="00282F30"/>
    <w:rsid w:val="0028422B"/>
    <w:rsid w:val="00284291"/>
    <w:rsid w:val="00285574"/>
    <w:rsid w:val="00285A7B"/>
    <w:rsid w:val="00286809"/>
    <w:rsid w:val="0028682D"/>
    <w:rsid w:val="0029031F"/>
    <w:rsid w:val="00290545"/>
    <w:rsid w:val="00290ABA"/>
    <w:rsid w:val="00290BF7"/>
    <w:rsid w:val="00292956"/>
    <w:rsid w:val="00292C1B"/>
    <w:rsid w:val="00292D22"/>
    <w:rsid w:val="00293716"/>
    <w:rsid w:val="002962AF"/>
    <w:rsid w:val="00296DA1"/>
    <w:rsid w:val="00297911"/>
    <w:rsid w:val="002A02DD"/>
    <w:rsid w:val="002A038D"/>
    <w:rsid w:val="002A0502"/>
    <w:rsid w:val="002A08EA"/>
    <w:rsid w:val="002A0972"/>
    <w:rsid w:val="002A128C"/>
    <w:rsid w:val="002A1B7C"/>
    <w:rsid w:val="002A2EB7"/>
    <w:rsid w:val="002A38C4"/>
    <w:rsid w:val="002A3CA0"/>
    <w:rsid w:val="002A45B5"/>
    <w:rsid w:val="002A4D39"/>
    <w:rsid w:val="002A4D92"/>
    <w:rsid w:val="002A5E20"/>
    <w:rsid w:val="002B1F2D"/>
    <w:rsid w:val="002B2800"/>
    <w:rsid w:val="002B2AAA"/>
    <w:rsid w:val="002B3463"/>
    <w:rsid w:val="002B43D8"/>
    <w:rsid w:val="002B5311"/>
    <w:rsid w:val="002B6641"/>
    <w:rsid w:val="002B6AEF"/>
    <w:rsid w:val="002B6B47"/>
    <w:rsid w:val="002B71EF"/>
    <w:rsid w:val="002B75F3"/>
    <w:rsid w:val="002B7983"/>
    <w:rsid w:val="002C1172"/>
    <w:rsid w:val="002C148B"/>
    <w:rsid w:val="002C1DBA"/>
    <w:rsid w:val="002C2221"/>
    <w:rsid w:val="002C2466"/>
    <w:rsid w:val="002C26E1"/>
    <w:rsid w:val="002C2A17"/>
    <w:rsid w:val="002C3C0A"/>
    <w:rsid w:val="002C3DB1"/>
    <w:rsid w:val="002C40D4"/>
    <w:rsid w:val="002C4257"/>
    <w:rsid w:val="002C4AEB"/>
    <w:rsid w:val="002C4C72"/>
    <w:rsid w:val="002C4F88"/>
    <w:rsid w:val="002C503A"/>
    <w:rsid w:val="002C676B"/>
    <w:rsid w:val="002C7840"/>
    <w:rsid w:val="002D071F"/>
    <w:rsid w:val="002D1858"/>
    <w:rsid w:val="002D23B4"/>
    <w:rsid w:val="002D3227"/>
    <w:rsid w:val="002D3532"/>
    <w:rsid w:val="002D3CDB"/>
    <w:rsid w:val="002D41DB"/>
    <w:rsid w:val="002D65A4"/>
    <w:rsid w:val="002D6EAB"/>
    <w:rsid w:val="002D79B3"/>
    <w:rsid w:val="002E04E8"/>
    <w:rsid w:val="002E06B9"/>
    <w:rsid w:val="002E1A21"/>
    <w:rsid w:val="002E295F"/>
    <w:rsid w:val="002E4F65"/>
    <w:rsid w:val="002E4FEF"/>
    <w:rsid w:val="002E709E"/>
    <w:rsid w:val="002F1D8F"/>
    <w:rsid w:val="002F23EE"/>
    <w:rsid w:val="002F2744"/>
    <w:rsid w:val="002F3BA3"/>
    <w:rsid w:val="002F41A6"/>
    <w:rsid w:val="002F55E0"/>
    <w:rsid w:val="002F6F79"/>
    <w:rsid w:val="002F6FCA"/>
    <w:rsid w:val="002F7CAC"/>
    <w:rsid w:val="003000F7"/>
    <w:rsid w:val="00301C3A"/>
    <w:rsid w:val="00301F67"/>
    <w:rsid w:val="00302004"/>
    <w:rsid w:val="0030343C"/>
    <w:rsid w:val="0030418C"/>
    <w:rsid w:val="003043F4"/>
    <w:rsid w:val="003045D1"/>
    <w:rsid w:val="003053D3"/>
    <w:rsid w:val="00305D2C"/>
    <w:rsid w:val="00305E12"/>
    <w:rsid w:val="003064E5"/>
    <w:rsid w:val="003066BB"/>
    <w:rsid w:val="00306D8F"/>
    <w:rsid w:val="003070C6"/>
    <w:rsid w:val="00307195"/>
    <w:rsid w:val="00307A4D"/>
    <w:rsid w:val="00307D4A"/>
    <w:rsid w:val="00310B78"/>
    <w:rsid w:val="00310D83"/>
    <w:rsid w:val="003121D1"/>
    <w:rsid w:val="00312B85"/>
    <w:rsid w:val="003130A0"/>
    <w:rsid w:val="0031365F"/>
    <w:rsid w:val="00313953"/>
    <w:rsid w:val="00313A8C"/>
    <w:rsid w:val="00314D55"/>
    <w:rsid w:val="00315081"/>
    <w:rsid w:val="00315472"/>
    <w:rsid w:val="00315FC8"/>
    <w:rsid w:val="003162A8"/>
    <w:rsid w:val="003164D6"/>
    <w:rsid w:val="0031733C"/>
    <w:rsid w:val="00320322"/>
    <w:rsid w:val="00320D64"/>
    <w:rsid w:val="00320E47"/>
    <w:rsid w:val="00322809"/>
    <w:rsid w:val="003239E9"/>
    <w:rsid w:val="003241CE"/>
    <w:rsid w:val="003243FB"/>
    <w:rsid w:val="003276DA"/>
    <w:rsid w:val="00331791"/>
    <w:rsid w:val="00331ED5"/>
    <w:rsid w:val="003329F3"/>
    <w:rsid w:val="00332F8C"/>
    <w:rsid w:val="003335A1"/>
    <w:rsid w:val="003338D7"/>
    <w:rsid w:val="0033429A"/>
    <w:rsid w:val="0033488D"/>
    <w:rsid w:val="00335312"/>
    <w:rsid w:val="00335DF0"/>
    <w:rsid w:val="00336234"/>
    <w:rsid w:val="00337058"/>
    <w:rsid w:val="00337EFE"/>
    <w:rsid w:val="00337F5D"/>
    <w:rsid w:val="00340855"/>
    <w:rsid w:val="003409DD"/>
    <w:rsid w:val="00341809"/>
    <w:rsid w:val="003420B4"/>
    <w:rsid w:val="00342BA1"/>
    <w:rsid w:val="0034337C"/>
    <w:rsid w:val="00343404"/>
    <w:rsid w:val="00343950"/>
    <w:rsid w:val="00343C26"/>
    <w:rsid w:val="0034476C"/>
    <w:rsid w:val="00344A5B"/>
    <w:rsid w:val="00345283"/>
    <w:rsid w:val="00345385"/>
    <w:rsid w:val="00345506"/>
    <w:rsid w:val="003457CD"/>
    <w:rsid w:val="00346B06"/>
    <w:rsid w:val="003472B4"/>
    <w:rsid w:val="00350BA2"/>
    <w:rsid w:val="00351270"/>
    <w:rsid w:val="00351C07"/>
    <w:rsid w:val="00352242"/>
    <w:rsid w:val="00352305"/>
    <w:rsid w:val="00352E76"/>
    <w:rsid w:val="003549A5"/>
    <w:rsid w:val="003555A8"/>
    <w:rsid w:val="00355A7D"/>
    <w:rsid w:val="00355EE4"/>
    <w:rsid w:val="0035639F"/>
    <w:rsid w:val="00357C4B"/>
    <w:rsid w:val="00360358"/>
    <w:rsid w:val="00360596"/>
    <w:rsid w:val="0036104D"/>
    <w:rsid w:val="00361CD6"/>
    <w:rsid w:val="00362A2F"/>
    <w:rsid w:val="00362AFE"/>
    <w:rsid w:val="00362C80"/>
    <w:rsid w:val="00362EBA"/>
    <w:rsid w:val="00363749"/>
    <w:rsid w:val="003641A9"/>
    <w:rsid w:val="00365090"/>
    <w:rsid w:val="00365229"/>
    <w:rsid w:val="00366044"/>
    <w:rsid w:val="00367858"/>
    <w:rsid w:val="00367A0D"/>
    <w:rsid w:val="00367ACF"/>
    <w:rsid w:val="00367B57"/>
    <w:rsid w:val="00367CAA"/>
    <w:rsid w:val="00370FF1"/>
    <w:rsid w:val="003712CF"/>
    <w:rsid w:val="00371A4D"/>
    <w:rsid w:val="0037283E"/>
    <w:rsid w:val="00372BF0"/>
    <w:rsid w:val="003734D5"/>
    <w:rsid w:val="003736ED"/>
    <w:rsid w:val="00376069"/>
    <w:rsid w:val="00376FB3"/>
    <w:rsid w:val="003772C4"/>
    <w:rsid w:val="003772E9"/>
    <w:rsid w:val="003774FB"/>
    <w:rsid w:val="00377F25"/>
    <w:rsid w:val="003818C9"/>
    <w:rsid w:val="00383011"/>
    <w:rsid w:val="00383E82"/>
    <w:rsid w:val="00384ADC"/>
    <w:rsid w:val="00384BA8"/>
    <w:rsid w:val="0038520B"/>
    <w:rsid w:val="00385582"/>
    <w:rsid w:val="003862A3"/>
    <w:rsid w:val="00386F9C"/>
    <w:rsid w:val="00390361"/>
    <w:rsid w:val="003904E6"/>
    <w:rsid w:val="00391E27"/>
    <w:rsid w:val="00392EB0"/>
    <w:rsid w:val="00392FC8"/>
    <w:rsid w:val="0039340E"/>
    <w:rsid w:val="00393673"/>
    <w:rsid w:val="00393CAE"/>
    <w:rsid w:val="003944E8"/>
    <w:rsid w:val="003952C3"/>
    <w:rsid w:val="003A0C1A"/>
    <w:rsid w:val="003A17C2"/>
    <w:rsid w:val="003A2A24"/>
    <w:rsid w:val="003A2C54"/>
    <w:rsid w:val="003A3C21"/>
    <w:rsid w:val="003A419A"/>
    <w:rsid w:val="003A64AE"/>
    <w:rsid w:val="003B041A"/>
    <w:rsid w:val="003B0446"/>
    <w:rsid w:val="003B3B5A"/>
    <w:rsid w:val="003B4452"/>
    <w:rsid w:val="003B46B6"/>
    <w:rsid w:val="003B547F"/>
    <w:rsid w:val="003B563C"/>
    <w:rsid w:val="003B7861"/>
    <w:rsid w:val="003B7BE6"/>
    <w:rsid w:val="003C0227"/>
    <w:rsid w:val="003C168C"/>
    <w:rsid w:val="003C1822"/>
    <w:rsid w:val="003C1F7B"/>
    <w:rsid w:val="003C2BB0"/>
    <w:rsid w:val="003C2C31"/>
    <w:rsid w:val="003C4429"/>
    <w:rsid w:val="003C4D4F"/>
    <w:rsid w:val="003C5B12"/>
    <w:rsid w:val="003C5B59"/>
    <w:rsid w:val="003C693B"/>
    <w:rsid w:val="003C6C4E"/>
    <w:rsid w:val="003C7634"/>
    <w:rsid w:val="003D0325"/>
    <w:rsid w:val="003D04DA"/>
    <w:rsid w:val="003D380C"/>
    <w:rsid w:val="003D4EBD"/>
    <w:rsid w:val="003D5A27"/>
    <w:rsid w:val="003D5CBD"/>
    <w:rsid w:val="003D69AA"/>
    <w:rsid w:val="003D73AF"/>
    <w:rsid w:val="003D76AC"/>
    <w:rsid w:val="003E0E89"/>
    <w:rsid w:val="003E160B"/>
    <w:rsid w:val="003E1E08"/>
    <w:rsid w:val="003E4048"/>
    <w:rsid w:val="003E5A8F"/>
    <w:rsid w:val="003E6400"/>
    <w:rsid w:val="003E6ACB"/>
    <w:rsid w:val="003F115A"/>
    <w:rsid w:val="003F12A7"/>
    <w:rsid w:val="003F136E"/>
    <w:rsid w:val="003F149B"/>
    <w:rsid w:val="003F16A7"/>
    <w:rsid w:val="003F18C8"/>
    <w:rsid w:val="003F1E4A"/>
    <w:rsid w:val="003F1ED9"/>
    <w:rsid w:val="003F4572"/>
    <w:rsid w:val="003F4FD5"/>
    <w:rsid w:val="003F525A"/>
    <w:rsid w:val="003F5403"/>
    <w:rsid w:val="003F55C4"/>
    <w:rsid w:val="003F64EF"/>
    <w:rsid w:val="003F657B"/>
    <w:rsid w:val="003F65DB"/>
    <w:rsid w:val="003F73B2"/>
    <w:rsid w:val="003F74EA"/>
    <w:rsid w:val="003F7EEA"/>
    <w:rsid w:val="003F7FAA"/>
    <w:rsid w:val="00400706"/>
    <w:rsid w:val="00400AA2"/>
    <w:rsid w:val="00401175"/>
    <w:rsid w:val="00401F0E"/>
    <w:rsid w:val="00402C8B"/>
    <w:rsid w:val="00404152"/>
    <w:rsid w:val="0040549E"/>
    <w:rsid w:val="00407629"/>
    <w:rsid w:val="004109BA"/>
    <w:rsid w:val="00410BD5"/>
    <w:rsid w:val="00411487"/>
    <w:rsid w:val="00411909"/>
    <w:rsid w:val="004120B0"/>
    <w:rsid w:val="00412160"/>
    <w:rsid w:val="004130D3"/>
    <w:rsid w:val="00413585"/>
    <w:rsid w:val="004138B7"/>
    <w:rsid w:val="00414133"/>
    <w:rsid w:val="00414E7D"/>
    <w:rsid w:val="0041506C"/>
    <w:rsid w:val="004153C7"/>
    <w:rsid w:val="00415C0B"/>
    <w:rsid w:val="00416D26"/>
    <w:rsid w:val="00421721"/>
    <w:rsid w:val="004227B2"/>
    <w:rsid w:val="00422B89"/>
    <w:rsid w:val="00422BE2"/>
    <w:rsid w:val="00423781"/>
    <w:rsid w:val="004240AB"/>
    <w:rsid w:val="00425CFA"/>
    <w:rsid w:val="00425E0A"/>
    <w:rsid w:val="004261E1"/>
    <w:rsid w:val="004278A5"/>
    <w:rsid w:val="00427D9D"/>
    <w:rsid w:val="004305B1"/>
    <w:rsid w:val="00431268"/>
    <w:rsid w:val="00431BBF"/>
    <w:rsid w:val="00431C29"/>
    <w:rsid w:val="00432641"/>
    <w:rsid w:val="00432B39"/>
    <w:rsid w:val="00432F36"/>
    <w:rsid w:val="0043369D"/>
    <w:rsid w:val="00433733"/>
    <w:rsid w:val="00434762"/>
    <w:rsid w:val="00434DE3"/>
    <w:rsid w:val="0043570B"/>
    <w:rsid w:val="004377AA"/>
    <w:rsid w:val="00437BD0"/>
    <w:rsid w:val="004432F5"/>
    <w:rsid w:val="00443448"/>
    <w:rsid w:val="0044355E"/>
    <w:rsid w:val="00444913"/>
    <w:rsid w:val="004458AC"/>
    <w:rsid w:val="00446059"/>
    <w:rsid w:val="00446D26"/>
    <w:rsid w:val="004501A2"/>
    <w:rsid w:val="00450588"/>
    <w:rsid w:val="004506FB"/>
    <w:rsid w:val="00451424"/>
    <w:rsid w:val="00451AD4"/>
    <w:rsid w:val="0045477C"/>
    <w:rsid w:val="004559F5"/>
    <w:rsid w:val="00455F21"/>
    <w:rsid w:val="0045615C"/>
    <w:rsid w:val="00456BFA"/>
    <w:rsid w:val="00456CBA"/>
    <w:rsid w:val="00457177"/>
    <w:rsid w:val="00457270"/>
    <w:rsid w:val="0045745F"/>
    <w:rsid w:val="00457A12"/>
    <w:rsid w:val="00457F76"/>
    <w:rsid w:val="004603BF"/>
    <w:rsid w:val="0046063A"/>
    <w:rsid w:val="00460701"/>
    <w:rsid w:val="00461DEB"/>
    <w:rsid w:val="004625ED"/>
    <w:rsid w:val="0046263B"/>
    <w:rsid w:val="00462EAA"/>
    <w:rsid w:val="00464090"/>
    <w:rsid w:val="00464CFD"/>
    <w:rsid w:val="00464D2B"/>
    <w:rsid w:val="00465D61"/>
    <w:rsid w:val="0046687A"/>
    <w:rsid w:val="00467515"/>
    <w:rsid w:val="00467C32"/>
    <w:rsid w:val="00471889"/>
    <w:rsid w:val="00472953"/>
    <w:rsid w:val="00472EC0"/>
    <w:rsid w:val="00473428"/>
    <w:rsid w:val="004756E7"/>
    <w:rsid w:val="00476E7C"/>
    <w:rsid w:val="00477F15"/>
    <w:rsid w:val="00480BF4"/>
    <w:rsid w:val="004813CA"/>
    <w:rsid w:val="004816A0"/>
    <w:rsid w:val="004817EA"/>
    <w:rsid w:val="00481BDA"/>
    <w:rsid w:val="004824B0"/>
    <w:rsid w:val="00483BF1"/>
    <w:rsid w:val="00483DE0"/>
    <w:rsid w:val="00484DF3"/>
    <w:rsid w:val="00484EF0"/>
    <w:rsid w:val="004856C4"/>
    <w:rsid w:val="00485BD7"/>
    <w:rsid w:val="0048684C"/>
    <w:rsid w:val="004870DA"/>
    <w:rsid w:val="00487664"/>
    <w:rsid w:val="00487E08"/>
    <w:rsid w:val="004900D6"/>
    <w:rsid w:val="004907E2"/>
    <w:rsid w:val="004908DC"/>
    <w:rsid w:val="004913A8"/>
    <w:rsid w:val="00493A2C"/>
    <w:rsid w:val="00494032"/>
    <w:rsid w:val="00494C8C"/>
    <w:rsid w:val="00494DE9"/>
    <w:rsid w:val="00494F5A"/>
    <w:rsid w:val="00495774"/>
    <w:rsid w:val="00495E92"/>
    <w:rsid w:val="0049630A"/>
    <w:rsid w:val="00496AB4"/>
    <w:rsid w:val="0049720D"/>
    <w:rsid w:val="00497724"/>
    <w:rsid w:val="00497B57"/>
    <w:rsid w:val="004A0EAC"/>
    <w:rsid w:val="004A13DE"/>
    <w:rsid w:val="004A1D54"/>
    <w:rsid w:val="004A200E"/>
    <w:rsid w:val="004A23EE"/>
    <w:rsid w:val="004A25D2"/>
    <w:rsid w:val="004A28B9"/>
    <w:rsid w:val="004A3196"/>
    <w:rsid w:val="004A39E3"/>
    <w:rsid w:val="004A3E5E"/>
    <w:rsid w:val="004A460F"/>
    <w:rsid w:val="004A4853"/>
    <w:rsid w:val="004A4F91"/>
    <w:rsid w:val="004A52B4"/>
    <w:rsid w:val="004A5FA5"/>
    <w:rsid w:val="004A794E"/>
    <w:rsid w:val="004B05C2"/>
    <w:rsid w:val="004B0D5E"/>
    <w:rsid w:val="004B128D"/>
    <w:rsid w:val="004B1467"/>
    <w:rsid w:val="004B1874"/>
    <w:rsid w:val="004B1E9C"/>
    <w:rsid w:val="004B23BB"/>
    <w:rsid w:val="004B3A49"/>
    <w:rsid w:val="004B5DB3"/>
    <w:rsid w:val="004B68E1"/>
    <w:rsid w:val="004C0225"/>
    <w:rsid w:val="004C07C2"/>
    <w:rsid w:val="004C08C0"/>
    <w:rsid w:val="004C0B35"/>
    <w:rsid w:val="004C0B71"/>
    <w:rsid w:val="004C0C17"/>
    <w:rsid w:val="004C116B"/>
    <w:rsid w:val="004C2085"/>
    <w:rsid w:val="004C209A"/>
    <w:rsid w:val="004C21EA"/>
    <w:rsid w:val="004C29E8"/>
    <w:rsid w:val="004C36C2"/>
    <w:rsid w:val="004C474F"/>
    <w:rsid w:val="004C501A"/>
    <w:rsid w:val="004C570F"/>
    <w:rsid w:val="004C59D1"/>
    <w:rsid w:val="004C654E"/>
    <w:rsid w:val="004D0251"/>
    <w:rsid w:val="004D1CC5"/>
    <w:rsid w:val="004D1E4D"/>
    <w:rsid w:val="004D2D55"/>
    <w:rsid w:val="004D3C73"/>
    <w:rsid w:val="004D414D"/>
    <w:rsid w:val="004D52F2"/>
    <w:rsid w:val="004D5650"/>
    <w:rsid w:val="004D5C36"/>
    <w:rsid w:val="004D7079"/>
    <w:rsid w:val="004D726C"/>
    <w:rsid w:val="004D76B8"/>
    <w:rsid w:val="004D78FA"/>
    <w:rsid w:val="004E0CF6"/>
    <w:rsid w:val="004E120E"/>
    <w:rsid w:val="004E26D8"/>
    <w:rsid w:val="004E30A8"/>
    <w:rsid w:val="004E4A21"/>
    <w:rsid w:val="004E5D6B"/>
    <w:rsid w:val="004E5D73"/>
    <w:rsid w:val="004E67C9"/>
    <w:rsid w:val="004F128F"/>
    <w:rsid w:val="004F15D3"/>
    <w:rsid w:val="004F160A"/>
    <w:rsid w:val="004F1631"/>
    <w:rsid w:val="004F1CDA"/>
    <w:rsid w:val="004F2583"/>
    <w:rsid w:val="004F2599"/>
    <w:rsid w:val="004F2A58"/>
    <w:rsid w:val="004F2FEC"/>
    <w:rsid w:val="004F429C"/>
    <w:rsid w:val="004F4DF5"/>
    <w:rsid w:val="004F4FEA"/>
    <w:rsid w:val="004F52B1"/>
    <w:rsid w:val="00500276"/>
    <w:rsid w:val="00500888"/>
    <w:rsid w:val="00501586"/>
    <w:rsid w:val="00501B41"/>
    <w:rsid w:val="00501D32"/>
    <w:rsid w:val="00502206"/>
    <w:rsid w:val="005023A2"/>
    <w:rsid w:val="00502514"/>
    <w:rsid w:val="005058F6"/>
    <w:rsid w:val="0050608A"/>
    <w:rsid w:val="005102B1"/>
    <w:rsid w:val="0051172B"/>
    <w:rsid w:val="00511929"/>
    <w:rsid w:val="00512916"/>
    <w:rsid w:val="00512992"/>
    <w:rsid w:val="00512ED1"/>
    <w:rsid w:val="00513067"/>
    <w:rsid w:val="0051405C"/>
    <w:rsid w:val="0051586D"/>
    <w:rsid w:val="00515E84"/>
    <w:rsid w:val="00516467"/>
    <w:rsid w:val="005168A3"/>
    <w:rsid w:val="00516B59"/>
    <w:rsid w:val="0052009F"/>
    <w:rsid w:val="00520164"/>
    <w:rsid w:val="00520C9D"/>
    <w:rsid w:val="00521AAD"/>
    <w:rsid w:val="00521C3C"/>
    <w:rsid w:val="0052210E"/>
    <w:rsid w:val="00523CB3"/>
    <w:rsid w:val="005251A1"/>
    <w:rsid w:val="005254E4"/>
    <w:rsid w:val="00525741"/>
    <w:rsid w:val="00525F29"/>
    <w:rsid w:val="0052607C"/>
    <w:rsid w:val="00526428"/>
    <w:rsid w:val="00527CAB"/>
    <w:rsid w:val="00532325"/>
    <w:rsid w:val="00533353"/>
    <w:rsid w:val="00533377"/>
    <w:rsid w:val="00533EC8"/>
    <w:rsid w:val="00537637"/>
    <w:rsid w:val="005376E5"/>
    <w:rsid w:val="0054078E"/>
    <w:rsid w:val="00541A54"/>
    <w:rsid w:val="00543721"/>
    <w:rsid w:val="0054381E"/>
    <w:rsid w:val="00543C0C"/>
    <w:rsid w:val="00544433"/>
    <w:rsid w:val="00545326"/>
    <w:rsid w:val="00546CD9"/>
    <w:rsid w:val="005476CC"/>
    <w:rsid w:val="00550835"/>
    <w:rsid w:val="00550A98"/>
    <w:rsid w:val="005513C6"/>
    <w:rsid w:val="00551564"/>
    <w:rsid w:val="00551A9A"/>
    <w:rsid w:val="00551C69"/>
    <w:rsid w:val="00552B36"/>
    <w:rsid w:val="00553EEC"/>
    <w:rsid w:val="005546D4"/>
    <w:rsid w:val="00554CCE"/>
    <w:rsid w:val="00555FAA"/>
    <w:rsid w:val="005560E2"/>
    <w:rsid w:val="00557738"/>
    <w:rsid w:val="00561140"/>
    <w:rsid w:val="005611EF"/>
    <w:rsid w:val="0056141F"/>
    <w:rsid w:val="00561C55"/>
    <w:rsid w:val="00562039"/>
    <w:rsid w:val="0056264B"/>
    <w:rsid w:val="00562FD1"/>
    <w:rsid w:val="00564A9A"/>
    <w:rsid w:val="00564D23"/>
    <w:rsid w:val="005652CC"/>
    <w:rsid w:val="005662D5"/>
    <w:rsid w:val="00566C6F"/>
    <w:rsid w:val="005674B3"/>
    <w:rsid w:val="005676AC"/>
    <w:rsid w:val="00567A69"/>
    <w:rsid w:val="0057077C"/>
    <w:rsid w:val="00570A21"/>
    <w:rsid w:val="005713DA"/>
    <w:rsid w:val="00573499"/>
    <w:rsid w:val="00573930"/>
    <w:rsid w:val="00573A35"/>
    <w:rsid w:val="00574744"/>
    <w:rsid w:val="00574924"/>
    <w:rsid w:val="005750D0"/>
    <w:rsid w:val="00575334"/>
    <w:rsid w:val="0057674D"/>
    <w:rsid w:val="00580330"/>
    <w:rsid w:val="005823BF"/>
    <w:rsid w:val="00582D8A"/>
    <w:rsid w:val="0058304E"/>
    <w:rsid w:val="00583453"/>
    <w:rsid w:val="005835EF"/>
    <w:rsid w:val="00583E7D"/>
    <w:rsid w:val="005849A8"/>
    <w:rsid w:val="00584CD1"/>
    <w:rsid w:val="00585337"/>
    <w:rsid w:val="00585FE6"/>
    <w:rsid w:val="00586EEC"/>
    <w:rsid w:val="00587D48"/>
    <w:rsid w:val="00590A0A"/>
    <w:rsid w:val="00590D75"/>
    <w:rsid w:val="00590D84"/>
    <w:rsid w:val="0059188C"/>
    <w:rsid w:val="005927B3"/>
    <w:rsid w:val="005936F7"/>
    <w:rsid w:val="00594176"/>
    <w:rsid w:val="00595E85"/>
    <w:rsid w:val="00596847"/>
    <w:rsid w:val="0059756C"/>
    <w:rsid w:val="005976E4"/>
    <w:rsid w:val="005A209B"/>
    <w:rsid w:val="005A3ACA"/>
    <w:rsid w:val="005A44C4"/>
    <w:rsid w:val="005A4819"/>
    <w:rsid w:val="005A54A5"/>
    <w:rsid w:val="005A579D"/>
    <w:rsid w:val="005A5A60"/>
    <w:rsid w:val="005A6A23"/>
    <w:rsid w:val="005A6D5A"/>
    <w:rsid w:val="005A701D"/>
    <w:rsid w:val="005A7634"/>
    <w:rsid w:val="005B025F"/>
    <w:rsid w:val="005B0404"/>
    <w:rsid w:val="005B0716"/>
    <w:rsid w:val="005B1210"/>
    <w:rsid w:val="005B190E"/>
    <w:rsid w:val="005B252E"/>
    <w:rsid w:val="005B3664"/>
    <w:rsid w:val="005B41E5"/>
    <w:rsid w:val="005B4DB4"/>
    <w:rsid w:val="005B77FE"/>
    <w:rsid w:val="005B7838"/>
    <w:rsid w:val="005B7CA7"/>
    <w:rsid w:val="005C026B"/>
    <w:rsid w:val="005C0C3D"/>
    <w:rsid w:val="005C1869"/>
    <w:rsid w:val="005C1E1E"/>
    <w:rsid w:val="005C1F56"/>
    <w:rsid w:val="005C2286"/>
    <w:rsid w:val="005C2573"/>
    <w:rsid w:val="005C3207"/>
    <w:rsid w:val="005C382B"/>
    <w:rsid w:val="005C4DC0"/>
    <w:rsid w:val="005C52F9"/>
    <w:rsid w:val="005C596D"/>
    <w:rsid w:val="005C5E53"/>
    <w:rsid w:val="005C5F4B"/>
    <w:rsid w:val="005C6158"/>
    <w:rsid w:val="005C68E0"/>
    <w:rsid w:val="005C74B1"/>
    <w:rsid w:val="005D10A6"/>
    <w:rsid w:val="005D1CD7"/>
    <w:rsid w:val="005D3DB9"/>
    <w:rsid w:val="005D4598"/>
    <w:rsid w:val="005D4E7B"/>
    <w:rsid w:val="005D55CB"/>
    <w:rsid w:val="005D607E"/>
    <w:rsid w:val="005D63CF"/>
    <w:rsid w:val="005D6EB5"/>
    <w:rsid w:val="005D6FD7"/>
    <w:rsid w:val="005D7EB4"/>
    <w:rsid w:val="005E096A"/>
    <w:rsid w:val="005E0A03"/>
    <w:rsid w:val="005E137D"/>
    <w:rsid w:val="005E1792"/>
    <w:rsid w:val="005E1C75"/>
    <w:rsid w:val="005E25C8"/>
    <w:rsid w:val="005E2A58"/>
    <w:rsid w:val="005E3BF9"/>
    <w:rsid w:val="005E5469"/>
    <w:rsid w:val="005E6B7A"/>
    <w:rsid w:val="005E6E22"/>
    <w:rsid w:val="005E77C1"/>
    <w:rsid w:val="005F0CF4"/>
    <w:rsid w:val="005F1506"/>
    <w:rsid w:val="005F3138"/>
    <w:rsid w:val="005F343D"/>
    <w:rsid w:val="005F5855"/>
    <w:rsid w:val="005F5C61"/>
    <w:rsid w:val="005F5D77"/>
    <w:rsid w:val="005F6608"/>
    <w:rsid w:val="005F778E"/>
    <w:rsid w:val="005F7EC0"/>
    <w:rsid w:val="0060131D"/>
    <w:rsid w:val="00602AD1"/>
    <w:rsid w:val="006039F0"/>
    <w:rsid w:val="00603A05"/>
    <w:rsid w:val="00604058"/>
    <w:rsid w:val="006040B5"/>
    <w:rsid w:val="0060424C"/>
    <w:rsid w:val="006046DC"/>
    <w:rsid w:val="00606672"/>
    <w:rsid w:val="0061094E"/>
    <w:rsid w:val="006116E8"/>
    <w:rsid w:val="006117DD"/>
    <w:rsid w:val="00612658"/>
    <w:rsid w:val="0061299D"/>
    <w:rsid w:val="00612B97"/>
    <w:rsid w:val="00614F9C"/>
    <w:rsid w:val="00615F68"/>
    <w:rsid w:val="006169E8"/>
    <w:rsid w:val="00616BB6"/>
    <w:rsid w:val="006175BC"/>
    <w:rsid w:val="006178B1"/>
    <w:rsid w:val="00617B60"/>
    <w:rsid w:val="00620E70"/>
    <w:rsid w:val="00620EFE"/>
    <w:rsid w:val="00620F21"/>
    <w:rsid w:val="00621F66"/>
    <w:rsid w:val="006229DA"/>
    <w:rsid w:val="00622AD8"/>
    <w:rsid w:val="00622ADC"/>
    <w:rsid w:val="00622D60"/>
    <w:rsid w:val="00624B05"/>
    <w:rsid w:val="00624EFF"/>
    <w:rsid w:val="00625F29"/>
    <w:rsid w:val="00626F96"/>
    <w:rsid w:val="006310B2"/>
    <w:rsid w:val="00632E16"/>
    <w:rsid w:val="00633485"/>
    <w:rsid w:val="00634959"/>
    <w:rsid w:val="00635937"/>
    <w:rsid w:val="0063689F"/>
    <w:rsid w:val="006368D9"/>
    <w:rsid w:val="00636E26"/>
    <w:rsid w:val="00637162"/>
    <w:rsid w:val="0063758B"/>
    <w:rsid w:val="006417E3"/>
    <w:rsid w:val="00641FB9"/>
    <w:rsid w:val="006427B9"/>
    <w:rsid w:val="00643034"/>
    <w:rsid w:val="00644084"/>
    <w:rsid w:val="00645CD5"/>
    <w:rsid w:val="00646908"/>
    <w:rsid w:val="006469F4"/>
    <w:rsid w:val="00647875"/>
    <w:rsid w:val="006507FD"/>
    <w:rsid w:val="00650978"/>
    <w:rsid w:val="00650E88"/>
    <w:rsid w:val="00651116"/>
    <w:rsid w:val="00652078"/>
    <w:rsid w:val="006523C8"/>
    <w:rsid w:val="0065661E"/>
    <w:rsid w:val="00656849"/>
    <w:rsid w:val="006572D3"/>
    <w:rsid w:val="006605D8"/>
    <w:rsid w:val="00661467"/>
    <w:rsid w:val="0066187B"/>
    <w:rsid w:val="006631B2"/>
    <w:rsid w:val="00663808"/>
    <w:rsid w:val="00663C6B"/>
    <w:rsid w:val="00665E9F"/>
    <w:rsid w:val="00666FBF"/>
    <w:rsid w:val="006677A5"/>
    <w:rsid w:val="00670938"/>
    <w:rsid w:val="006717D1"/>
    <w:rsid w:val="00671814"/>
    <w:rsid w:val="00672AB2"/>
    <w:rsid w:val="006741BA"/>
    <w:rsid w:val="006749ED"/>
    <w:rsid w:val="0067578E"/>
    <w:rsid w:val="00676E7D"/>
    <w:rsid w:val="006773CD"/>
    <w:rsid w:val="00677508"/>
    <w:rsid w:val="00680917"/>
    <w:rsid w:val="00681177"/>
    <w:rsid w:val="0068182B"/>
    <w:rsid w:val="00681CF4"/>
    <w:rsid w:val="00682574"/>
    <w:rsid w:val="00682B6C"/>
    <w:rsid w:val="00683817"/>
    <w:rsid w:val="006839EB"/>
    <w:rsid w:val="00684D07"/>
    <w:rsid w:val="00684EB5"/>
    <w:rsid w:val="00686100"/>
    <w:rsid w:val="0068691A"/>
    <w:rsid w:val="00686979"/>
    <w:rsid w:val="00687D6D"/>
    <w:rsid w:val="006904A6"/>
    <w:rsid w:val="006907BB"/>
    <w:rsid w:val="00690FE7"/>
    <w:rsid w:val="00691DA4"/>
    <w:rsid w:val="0069230E"/>
    <w:rsid w:val="00692F29"/>
    <w:rsid w:val="006939C9"/>
    <w:rsid w:val="00693C54"/>
    <w:rsid w:val="00694594"/>
    <w:rsid w:val="00694F8C"/>
    <w:rsid w:val="00695560"/>
    <w:rsid w:val="0069567E"/>
    <w:rsid w:val="006957C6"/>
    <w:rsid w:val="00695836"/>
    <w:rsid w:val="00695F1A"/>
    <w:rsid w:val="0069619C"/>
    <w:rsid w:val="00697232"/>
    <w:rsid w:val="0069769D"/>
    <w:rsid w:val="00697CB7"/>
    <w:rsid w:val="006A1FFB"/>
    <w:rsid w:val="006A2734"/>
    <w:rsid w:val="006A2A23"/>
    <w:rsid w:val="006A3572"/>
    <w:rsid w:val="006A360B"/>
    <w:rsid w:val="006A3C25"/>
    <w:rsid w:val="006A51B1"/>
    <w:rsid w:val="006A5E09"/>
    <w:rsid w:val="006A6142"/>
    <w:rsid w:val="006A6650"/>
    <w:rsid w:val="006A7030"/>
    <w:rsid w:val="006A7860"/>
    <w:rsid w:val="006B08DF"/>
    <w:rsid w:val="006B1CB6"/>
    <w:rsid w:val="006B2F65"/>
    <w:rsid w:val="006B3202"/>
    <w:rsid w:val="006B330A"/>
    <w:rsid w:val="006B394E"/>
    <w:rsid w:val="006B43D8"/>
    <w:rsid w:val="006B54EA"/>
    <w:rsid w:val="006B71EF"/>
    <w:rsid w:val="006C11E5"/>
    <w:rsid w:val="006C1652"/>
    <w:rsid w:val="006C17EC"/>
    <w:rsid w:val="006C1DE4"/>
    <w:rsid w:val="006C2055"/>
    <w:rsid w:val="006C261E"/>
    <w:rsid w:val="006C32D2"/>
    <w:rsid w:val="006C34D9"/>
    <w:rsid w:val="006C5AA0"/>
    <w:rsid w:val="006C5BAC"/>
    <w:rsid w:val="006C5CA9"/>
    <w:rsid w:val="006C65A1"/>
    <w:rsid w:val="006C6D4A"/>
    <w:rsid w:val="006C77D0"/>
    <w:rsid w:val="006C7E62"/>
    <w:rsid w:val="006D08F1"/>
    <w:rsid w:val="006D0B73"/>
    <w:rsid w:val="006D1531"/>
    <w:rsid w:val="006D248B"/>
    <w:rsid w:val="006D2D00"/>
    <w:rsid w:val="006D42BB"/>
    <w:rsid w:val="006D4427"/>
    <w:rsid w:val="006D4549"/>
    <w:rsid w:val="006D4B8A"/>
    <w:rsid w:val="006D56DC"/>
    <w:rsid w:val="006D6282"/>
    <w:rsid w:val="006D62FA"/>
    <w:rsid w:val="006D6682"/>
    <w:rsid w:val="006D686A"/>
    <w:rsid w:val="006D71EE"/>
    <w:rsid w:val="006E185E"/>
    <w:rsid w:val="006E1BE1"/>
    <w:rsid w:val="006E1FFB"/>
    <w:rsid w:val="006E286F"/>
    <w:rsid w:val="006E28C5"/>
    <w:rsid w:val="006E35E1"/>
    <w:rsid w:val="006E4440"/>
    <w:rsid w:val="006E4C6D"/>
    <w:rsid w:val="006E53C6"/>
    <w:rsid w:val="006E604F"/>
    <w:rsid w:val="006E6BEB"/>
    <w:rsid w:val="006E76F0"/>
    <w:rsid w:val="006E7A53"/>
    <w:rsid w:val="006F05A1"/>
    <w:rsid w:val="006F15BD"/>
    <w:rsid w:val="006F165C"/>
    <w:rsid w:val="006F1878"/>
    <w:rsid w:val="006F18A9"/>
    <w:rsid w:val="006F1DE8"/>
    <w:rsid w:val="006F2B6D"/>
    <w:rsid w:val="006F3967"/>
    <w:rsid w:val="006F3F0A"/>
    <w:rsid w:val="006F4A6E"/>
    <w:rsid w:val="006F4A98"/>
    <w:rsid w:val="006F4BD0"/>
    <w:rsid w:val="006F4F69"/>
    <w:rsid w:val="006F56E9"/>
    <w:rsid w:val="006F58C6"/>
    <w:rsid w:val="006F64CE"/>
    <w:rsid w:val="006F7FD8"/>
    <w:rsid w:val="0070052A"/>
    <w:rsid w:val="0070102E"/>
    <w:rsid w:val="00701605"/>
    <w:rsid w:val="00701CDA"/>
    <w:rsid w:val="0070214B"/>
    <w:rsid w:val="00702213"/>
    <w:rsid w:val="007032FE"/>
    <w:rsid w:val="00703E6C"/>
    <w:rsid w:val="00703EF0"/>
    <w:rsid w:val="00704E80"/>
    <w:rsid w:val="00705303"/>
    <w:rsid w:val="00705418"/>
    <w:rsid w:val="0070774E"/>
    <w:rsid w:val="00707857"/>
    <w:rsid w:val="00710468"/>
    <w:rsid w:val="00710CE6"/>
    <w:rsid w:val="0071174E"/>
    <w:rsid w:val="00711DD8"/>
    <w:rsid w:val="0071472D"/>
    <w:rsid w:val="00714C57"/>
    <w:rsid w:val="00715A88"/>
    <w:rsid w:val="00717043"/>
    <w:rsid w:val="007175BD"/>
    <w:rsid w:val="007179A3"/>
    <w:rsid w:val="0072127D"/>
    <w:rsid w:val="00721604"/>
    <w:rsid w:val="00721C78"/>
    <w:rsid w:val="0072283B"/>
    <w:rsid w:val="0072341D"/>
    <w:rsid w:val="0072370F"/>
    <w:rsid w:val="0072429F"/>
    <w:rsid w:val="007243A5"/>
    <w:rsid w:val="007265F6"/>
    <w:rsid w:val="00726ADB"/>
    <w:rsid w:val="00726EA8"/>
    <w:rsid w:val="00730AA4"/>
    <w:rsid w:val="00732017"/>
    <w:rsid w:val="00733526"/>
    <w:rsid w:val="00733F8B"/>
    <w:rsid w:val="00735272"/>
    <w:rsid w:val="00735C51"/>
    <w:rsid w:val="0073752B"/>
    <w:rsid w:val="00741389"/>
    <w:rsid w:val="00743155"/>
    <w:rsid w:val="007434C8"/>
    <w:rsid w:val="007439FB"/>
    <w:rsid w:val="00743B78"/>
    <w:rsid w:val="007447B6"/>
    <w:rsid w:val="00745467"/>
    <w:rsid w:val="00745938"/>
    <w:rsid w:val="00745FC7"/>
    <w:rsid w:val="007474B4"/>
    <w:rsid w:val="00753AED"/>
    <w:rsid w:val="00754B9D"/>
    <w:rsid w:val="00755A18"/>
    <w:rsid w:val="00755F47"/>
    <w:rsid w:val="00761231"/>
    <w:rsid w:val="0076148E"/>
    <w:rsid w:val="00762EBF"/>
    <w:rsid w:val="00763638"/>
    <w:rsid w:val="007639CA"/>
    <w:rsid w:val="00763CFE"/>
    <w:rsid w:val="00764753"/>
    <w:rsid w:val="00765689"/>
    <w:rsid w:val="00765994"/>
    <w:rsid w:val="007702B7"/>
    <w:rsid w:val="00770B2E"/>
    <w:rsid w:val="007713F2"/>
    <w:rsid w:val="007719DD"/>
    <w:rsid w:val="00771A3B"/>
    <w:rsid w:val="00773056"/>
    <w:rsid w:val="00773537"/>
    <w:rsid w:val="00773E95"/>
    <w:rsid w:val="00773F49"/>
    <w:rsid w:val="0077445E"/>
    <w:rsid w:val="00775724"/>
    <w:rsid w:val="00775EA1"/>
    <w:rsid w:val="007767D8"/>
    <w:rsid w:val="00777E44"/>
    <w:rsid w:val="00780169"/>
    <w:rsid w:val="007802AA"/>
    <w:rsid w:val="007802E9"/>
    <w:rsid w:val="00780E89"/>
    <w:rsid w:val="00781B1B"/>
    <w:rsid w:val="00782ADF"/>
    <w:rsid w:val="007871CB"/>
    <w:rsid w:val="00787DC8"/>
    <w:rsid w:val="00787EAD"/>
    <w:rsid w:val="00790427"/>
    <w:rsid w:val="00790D47"/>
    <w:rsid w:val="0079199F"/>
    <w:rsid w:val="007965A7"/>
    <w:rsid w:val="0079680B"/>
    <w:rsid w:val="0079712A"/>
    <w:rsid w:val="007A0DCA"/>
    <w:rsid w:val="007A1052"/>
    <w:rsid w:val="007A1287"/>
    <w:rsid w:val="007A1938"/>
    <w:rsid w:val="007A2537"/>
    <w:rsid w:val="007A3317"/>
    <w:rsid w:val="007A52C1"/>
    <w:rsid w:val="007A5671"/>
    <w:rsid w:val="007A5CDA"/>
    <w:rsid w:val="007A74BD"/>
    <w:rsid w:val="007A7AD2"/>
    <w:rsid w:val="007A7B9B"/>
    <w:rsid w:val="007A7D3B"/>
    <w:rsid w:val="007B073E"/>
    <w:rsid w:val="007B08F9"/>
    <w:rsid w:val="007B0C73"/>
    <w:rsid w:val="007B0D6B"/>
    <w:rsid w:val="007B12BB"/>
    <w:rsid w:val="007B18E2"/>
    <w:rsid w:val="007B1940"/>
    <w:rsid w:val="007B2134"/>
    <w:rsid w:val="007B2983"/>
    <w:rsid w:val="007B2F9A"/>
    <w:rsid w:val="007B4D9D"/>
    <w:rsid w:val="007B5E8B"/>
    <w:rsid w:val="007B6355"/>
    <w:rsid w:val="007B682F"/>
    <w:rsid w:val="007B6846"/>
    <w:rsid w:val="007B6CBD"/>
    <w:rsid w:val="007B6EEA"/>
    <w:rsid w:val="007B75CA"/>
    <w:rsid w:val="007C1924"/>
    <w:rsid w:val="007C2228"/>
    <w:rsid w:val="007C283E"/>
    <w:rsid w:val="007C2A82"/>
    <w:rsid w:val="007C32B4"/>
    <w:rsid w:val="007C385A"/>
    <w:rsid w:val="007C5027"/>
    <w:rsid w:val="007C5A8E"/>
    <w:rsid w:val="007C6086"/>
    <w:rsid w:val="007C69A9"/>
    <w:rsid w:val="007C7C1A"/>
    <w:rsid w:val="007D03EC"/>
    <w:rsid w:val="007D064C"/>
    <w:rsid w:val="007D106A"/>
    <w:rsid w:val="007D11E6"/>
    <w:rsid w:val="007D2005"/>
    <w:rsid w:val="007D272E"/>
    <w:rsid w:val="007D3BD1"/>
    <w:rsid w:val="007D4555"/>
    <w:rsid w:val="007D4868"/>
    <w:rsid w:val="007D493B"/>
    <w:rsid w:val="007D59AD"/>
    <w:rsid w:val="007D5DF4"/>
    <w:rsid w:val="007D5F21"/>
    <w:rsid w:val="007D6FFF"/>
    <w:rsid w:val="007D773D"/>
    <w:rsid w:val="007E225D"/>
    <w:rsid w:val="007E26F6"/>
    <w:rsid w:val="007E2E83"/>
    <w:rsid w:val="007E3142"/>
    <w:rsid w:val="007E362A"/>
    <w:rsid w:val="007E3876"/>
    <w:rsid w:val="007E3E9C"/>
    <w:rsid w:val="007E4292"/>
    <w:rsid w:val="007E4748"/>
    <w:rsid w:val="007E4D7B"/>
    <w:rsid w:val="007E5346"/>
    <w:rsid w:val="007E5380"/>
    <w:rsid w:val="007E53A8"/>
    <w:rsid w:val="007E553D"/>
    <w:rsid w:val="007E5789"/>
    <w:rsid w:val="007E71D2"/>
    <w:rsid w:val="007E7973"/>
    <w:rsid w:val="007F0FB2"/>
    <w:rsid w:val="007F305C"/>
    <w:rsid w:val="007F33F3"/>
    <w:rsid w:val="007F35CD"/>
    <w:rsid w:val="007F40EE"/>
    <w:rsid w:val="007F51E1"/>
    <w:rsid w:val="007F566C"/>
    <w:rsid w:val="007F5CC3"/>
    <w:rsid w:val="007F5EC4"/>
    <w:rsid w:val="007F6E5D"/>
    <w:rsid w:val="007F78FF"/>
    <w:rsid w:val="00800496"/>
    <w:rsid w:val="00800C54"/>
    <w:rsid w:val="00800CF1"/>
    <w:rsid w:val="00801167"/>
    <w:rsid w:val="00801ABA"/>
    <w:rsid w:val="00801C04"/>
    <w:rsid w:val="00801F4F"/>
    <w:rsid w:val="00802EAC"/>
    <w:rsid w:val="00803C38"/>
    <w:rsid w:val="00804092"/>
    <w:rsid w:val="00804169"/>
    <w:rsid w:val="00804A8C"/>
    <w:rsid w:val="00806077"/>
    <w:rsid w:val="00806A33"/>
    <w:rsid w:val="00807EB5"/>
    <w:rsid w:val="008101CF"/>
    <w:rsid w:val="008113D3"/>
    <w:rsid w:val="0081145D"/>
    <w:rsid w:val="008118C5"/>
    <w:rsid w:val="008118CF"/>
    <w:rsid w:val="008124D6"/>
    <w:rsid w:val="00812C97"/>
    <w:rsid w:val="008130C5"/>
    <w:rsid w:val="00813D27"/>
    <w:rsid w:val="00814942"/>
    <w:rsid w:val="00814C57"/>
    <w:rsid w:val="00815332"/>
    <w:rsid w:val="008162CF"/>
    <w:rsid w:val="00817096"/>
    <w:rsid w:val="008170E9"/>
    <w:rsid w:val="00820406"/>
    <w:rsid w:val="008208D2"/>
    <w:rsid w:val="008217C0"/>
    <w:rsid w:val="0082223A"/>
    <w:rsid w:val="0082243B"/>
    <w:rsid w:val="00822626"/>
    <w:rsid w:val="008227F4"/>
    <w:rsid w:val="00822F75"/>
    <w:rsid w:val="0082774F"/>
    <w:rsid w:val="00830454"/>
    <w:rsid w:val="00830498"/>
    <w:rsid w:val="00830B0C"/>
    <w:rsid w:val="00831286"/>
    <w:rsid w:val="00831BDD"/>
    <w:rsid w:val="008323A6"/>
    <w:rsid w:val="0083274D"/>
    <w:rsid w:val="00832972"/>
    <w:rsid w:val="00832BAB"/>
    <w:rsid w:val="008338DA"/>
    <w:rsid w:val="008349DB"/>
    <w:rsid w:val="00834F20"/>
    <w:rsid w:val="00835A19"/>
    <w:rsid w:val="00836108"/>
    <w:rsid w:val="00836990"/>
    <w:rsid w:val="008375C2"/>
    <w:rsid w:val="008378CB"/>
    <w:rsid w:val="008400DD"/>
    <w:rsid w:val="00840DD9"/>
    <w:rsid w:val="0084313B"/>
    <w:rsid w:val="00843272"/>
    <w:rsid w:val="00844341"/>
    <w:rsid w:val="008461FB"/>
    <w:rsid w:val="00846588"/>
    <w:rsid w:val="0084757B"/>
    <w:rsid w:val="00851332"/>
    <w:rsid w:val="00852198"/>
    <w:rsid w:val="008529D4"/>
    <w:rsid w:val="00852DEB"/>
    <w:rsid w:val="00853C6E"/>
    <w:rsid w:val="00854A78"/>
    <w:rsid w:val="00854FE5"/>
    <w:rsid w:val="00855192"/>
    <w:rsid w:val="00856D1F"/>
    <w:rsid w:val="008603A8"/>
    <w:rsid w:val="0086079F"/>
    <w:rsid w:val="00860A27"/>
    <w:rsid w:val="00862029"/>
    <w:rsid w:val="00862139"/>
    <w:rsid w:val="00862E48"/>
    <w:rsid w:val="00862EED"/>
    <w:rsid w:val="0086452D"/>
    <w:rsid w:val="00865815"/>
    <w:rsid w:val="00865B6D"/>
    <w:rsid w:val="0086614A"/>
    <w:rsid w:val="00866A24"/>
    <w:rsid w:val="00866B8E"/>
    <w:rsid w:val="00866F82"/>
    <w:rsid w:val="0086740B"/>
    <w:rsid w:val="00870499"/>
    <w:rsid w:val="00871637"/>
    <w:rsid w:val="0087367B"/>
    <w:rsid w:val="00875947"/>
    <w:rsid w:val="00875F72"/>
    <w:rsid w:val="0087613F"/>
    <w:rsid w:val="008762BB"/>
    <w:rsid w:val="008769C4"/>
    <w:rsid w:val="00876E46"/>
    <w:rsid w:val="00877678"/>
    <w:rsid w:val="00877ACB"/>
    <w:rsid w:val="00877E85"/>
    <w:rsid w:val="008802C2"/>
    <w:rsid w:val="008810C3"/>
    <w:rsid w:val="00881DF7"/>
    <w:rsid w:val="008825A7"/>
    <w:rsid w:val="0088276E"/>
    <w:rsid w:val="00882C4C"/>
    <w:rsid w:val="00883C98"/>
    <w:rsid w:val="008847FC"/>
    <w:rsid w:val="00884CCC"/>
    <w:rsid w:val="008850F9"/>
    <w:rsid w:val="008856AD"/>
    <w:rsid w:val="008862B4"/>
    <w:rsid w:val="00886649"/>
    <w:rsid w:val="0088711F"/>
    <w:rsid w:val="008872E1"/>
    <w:rsid w:val="008874C2"/>
    <w:rsid w:val="008874E4"/>
    <w:rsid w:val="00890BF7"/>
    <w:rsid w:val="00890DB0"/>
    <w:rsid w:val="00890DC1"/>
    <w:rsid w:val="008915DE"/>
    <w:rsid w:val="0089173C"/>
    <w:rsid w:val="008918D5"/>
    <w:rsid w:val="0089192C"/>
    <w:rsid w:val="00891D7F"/>
    <w:rsid w:val="0089200E"/>
    <w:rsid w:val="008923EB"/>
    <w:rsid w:val="00892FB8"/>
    <w:rsid w:val="00893596"/>
    <w:rsid w:val="0089436B"/>
    <w:rsid w:val="008946CF"/>
    <w:rsid w:val="00895486"/>
    <w:rsid w:val="008A01C7"/>
    <w:rsid w:val="008A0466"/>
    <w:rsid w:val="008A2168"/>
    <w:rsid w:val="008A21B4"/>
    <w:rsid w:val="008A3656"/>
    <w:rsid w:val="008A397B"/>
    <w:rsid w:val="008A61F2"/>
    <w:rsid w:val="008A66F1"/>
    <w:rsid w:val="008A7121"/>
    <w:rsid w:val="008A7E4E"/>
    <w:rsid w:val="008B234F"/>
    <w:rsid w:val="008B32ED"/>
    <w:rsid w:val="008B3E99"/>
    <w:rsid w:val="008B3FD7"/>
    <w:rsid w:val="008B4214"/>
    <w:rsid w:val="008B4363"/>
    <w:rsid w:val="008B4E27"/>
    <w:rsid w:val="008B5325"/>
    <w:rsid w:val="008B5C79"/>
    <w:rsid w:val="008B62BD"/>
    <w:rsid w:val="008B7AA6"/>
    <w:rsid w:val="008B7B1C"/>
    <w:rsid w:val="008C00E1"/>
    <w:rsid w:val="008C08F3"/>
    <w:rsid w:val="008C18DD"/>
    <w:rsid w:val="008C1DB2"/>
    <w:rsid w:val="008C2139"/>
    <w:rsid w:val="008C2264"/>
    <w:rsid w:val="008C3921"/>
    <w:rsid w:val="008C3A8E"/>
    <w:rsid w:val="008C3F72"/>
    <w:rsid w:val="008C4F66"/>
    <w:rsid w:val="008D0904"/>
    <w:rsid w:val="008D1CCF"/>
    <w:rsid w:val="008D3FD4"/>
    <w:rsid w:val="008D4766"/>
    <w:rsid w:val="008D4EB4"/>
    <w:rsid w:val="008D5471"/>
    <w:rsid w:val="008D7A23"/>
    <w:rsid w:val="008E001B"/>
    <w:rsid w:val="008E0652"/>
    <w:rsid w:val="008E11A6"/>
    <w:rsid w:val="008E16CE"/>
    <w:rsid w:val="008E1794"/>
    <w:rsid w:val="008E35F8"/>
    <w:rsid w:val="008E5C93"/>
    <w:rsid w:val="008E6532"/>
    <w:rsid w:val="008E7023"/>
    <w:rsid w:val="008E7EDE"/>
    <w:rsid w:val="008F0029"/>
    <w:rsid w:val="008F0CFA"/>
    <w:rsid w:val="008F1397"/>
    <w:rsid w:val="008F16AA"/>
    <w:rsid w:val="008F19EB"/>
    <w:rsid w:val="008F1EE7"/>
    <w:rsid w:val="008F1FE1"/>
    <w:rsid w:val="008F506B"/>
    <w:rsid w:val="008F7F62"/>
    <w:rsid w:val="00900E4C"/>
    <w:rsid w:val="0090206D"/>
    <w:rsid w:val="00902FD8"/>
    <w:rsid w:val="00903318"/>
    <w:rsid w:val="00904F2F"/>
    <w:rsid w:val="009059BF"/>
    <w:rsid w:val="00906795"/>
    <w:rsid w:val="00906858"/>
    <w:rsid w:val="009070A5"/>
    <w:rsid w:val="00911045"/>
    <w:rsid w:val="0091233F"/>
    <w:rsid w:val="009131A3"/>
    <w:rsid w:val="00914197"/>
    <w:rsid w:val="0091482F"/>
    <w:rsid w:val="009153F8"/>
    <w:rsid w:val="00915502"/>
    <w:rsid w:val="00915FB2"/>
    <w:rsid w:val="00917314"/>
    <w:rsid w:val="00917ED0"/>
    <w:rsid w:val="00921497"/>
    <w:rsid w:val="0092220D"/>
    <w:rsid w:val="00922A3D"/>
    <w:rsid w:val="00923A79"/>
    <w:rsid w:val="00924400"/>
    <w:rsid w:val="00925AEF"/>
    <w:rsid w:val="00926450"/>
    <w:rsid w:val="00926DE9"/>
    <w:rsid w:val="00927209"/>
    <w:rsid w:val="0092797F"/>
    <w:rsid w:val="00930974"/>
    <w:rsid w:val="00930E64"/>
    <w:rsid w:val="00930FFA"/>
    <w:rsid w:val="00931397"/>
    <w:rsid w:val="0093194D"/>
    <w:rsid w:val="00931B87"/>
    <w:rsid w:val="00932083"/>
    <w:rsid w:val="009337AB"/>
    <w:rsid w:val="00934E36"/>
    <w:rsid w:val="00935036"/>
    <w:rsid w:val="0093518B"/>
    <w:rsid w:val="00935568"/>
    <w:rsid w:val="00935C9C"/>
    <w:rsid w:val="00936239"/>
    <w:rsid w:val="00936758"/>
    <w:rsid w:val="0093786F"/>
    <w:rsid w:val="00937D2A"/>
    <w:rsid w:val="009411CE"/>
    <w:rsid w:val="009413B6"/>
    <w:rsid w:val="0094175F"/>
    <w:rsid w:val="00941872"/>
    <w:rsid w:val="009418FF"/>
    <w:rsid w:val="00941911"/>
    <w:rsid w:val="00943C48"/>
    <w:rsid w:val="0094672A"/>
    <w:rsid w:val="00947321"/>
    <w:rsid w:val="009473B9"/>
    <w:rsid w:val="00947A2F"/>
    <w:rsid w:val="009506B4"/>
    <w:rsid w:val="009506CC"/>
    <w:rsid w:val="0095079C"/>
    <w:rsid w:val="00950B51"/>
    <w:rsid w:val="0095130A"/>
    <w:rsid w:val="00953466"/>
    <w:rsid w:val="009534F8"/>
    <w:rsid w:val="00953633"/>
    <w:rsid w:val="0095394C"/>
    <w:rsid w:val="00953978"/>
    <w:rsid w:val="00954138"/>
    <w:rsid w:val="00954B98"/>
    <w:rsid w:val="00955282"/>
    <w:rsid w:val="0095584C"/>
    <w:rsid w:val="00955DB3"/>
    <w:rsid w:val="00956173"/>
    <w:rsid w:val="00956D07"/>
    <w:rsid w:val="009601F0"/>
    <w:rsid w:val="00961096"/>
    <w:rsid w:val="009612B5"/>
    <w:rsid w:val="009614F0"/>
    <w:rsid w:val="0096288C"/>
    <w:rsid w:val="00965081"/>
    <w:rsid w:val="00965130"/>
    <w:rsid w:val="00967B93"/>
    <w:rsid w:val="009705EC"/>
    <w:rsid w:val="0097113A"/>
    <w:rsid w:val="00971351"/>
    <w:rsid w:val="009725E3"/>
    <w:rsid w:val="00972820"/>
    <w:rsid w:val="009737BF"/>
    <w:rsid w:val="00973F3F"/>
    <w:rsid w:val="00974DFD"/>
    <w:rsid w:val="00974F99"/>
    <w:rsid w:val="0097550E"/>
    <w:rsid w:val="00975A49"/>
    <w:rsid w:val="00975F66"/>
    <w:rsid w:val="00976406"/>
    <w:rsid w:val="00977EED"/>
    <w:rsid w:val="00982BCA"/>
    <w:rsid w:val="00982D45"/>
    <w:rsid w:val="00983746"/>
    <w:rsid w:val="00983C53"/>
    <w:rsid w:val="0098406F"/>
    <w:rsid w:val="00986EAC"/>
    <w:rsid w:val="00987490"/>
    <w:rsid w:val="009907AF"/>
    <w:rsid w:val="009908D7"/>
    <w:rsid w:val="0099183C"/>
    <w:rsid w:val="00991EE3"/>
    <w:rsid w:val="00992462"/>
    <w:rsid w:val="0099256C"/>
    <w:rsid w:val="009936F4"/>
    <w:rsid w:val="0099396D"/>
    <w:rsid w:val="009939FB"/>
    <w:rsid w:val="009958D0"/>
    <w:rsid w:val="00995FF1"/>
    <w:rsid w:val="00996EBB"/>
    <w:rsid w:val="009A1EA5"/>
    <w:rsid w:val="009A493A"/>
    <w:rsid w:val="009A4EEF"/>
    <w:rsid w:val="009A5C41"/>
    <w:rsid w:val="009A5E4A"/>
    <w:rsid w:val="009A5EAB"/>
    <w:rsid w:val="009A7880"/>
    <w:rsid w:val="009A7FBC"/>
    <w:rsid w:val="009B0558"/>
    <w:rsid w:val="009B12D3"/>
    <w:rsid w:val="009B2A86"/>
    <w:rsid w:val="009B3D2B"/>
    <w:rsid w:val="009B4366"/>
    <w:rsid w:val="009B4464"/>
    <w:rsid w:val="009B4937"/>
    <w:rsid w:val="009B6373"/>
    <w:rsid w:val="009B69F1"/>
    <w:rsid w:val="009B6D86"/>
    <w:rsid w:val="009B7732"/>
    <w:rsid w:val="009B78FA"/>
    <w:rsid w:val="009C0F7B"/>
    <w:rsid w:val="009C1B71"/>
    <w:rsid w:val="009C38D5"/>
    <w:rsid w:val="009C3C40"/>
    <w:rsid w:val="009C3FFA"/>
    <w:rsid w:val="009C40BB"/>
    <w:rsid w:val="009C40BF"/>
    <w:rsid w:val="009C4C60"/>
    <w:rsid w:val="009C4F69"/>
    <w:rsid w:val="009C50E9"/>
    <w:rsid w:val="009C54CA"/>
    <w:rsid w:val="009C5AC8"/>
    <w:rsid w:val="009C5B38"/>
    <w:rsid w:val="009C67F4"/>
    <w:rsid w:val="009C6BA5"/>
    <w:rsid w:val="009C7184"/>
    <w:rsid w:val="009C7CAB"/>
    <w:rsid w:val="009D051F"/>
    <w:rsid w:val="009D0E1E"/>
    <w:rsid w:val="009D0F51"/>
    <w:rsid w:val="009D0F58"/>
    <w:rsid w:val="009D36AF"/>
    <w:rsid w:val="009D37EC"/>
    <w:rsid w:val="009D3ACC"/>
    <w:rsid w:val="009D3B49"/>
    <w:rsid w:val="009D4364"/>
    <w:rsid w:val="009D4613"/>
    <w:rsid w:val="009D5F6D"/>
    <w:rsid w:val="009D6C32"/>
    <w:rsid w:val="009E0663"/>
    <w:rsid w:val="009E1A0B"/>
    <w:rsid w:val="009E1FD1"/>
    <w:rsid w:val="009E22D3"/>
    <w:rsid w:val="009E2909"/>
    <w:rsid w:val="009E3B23"/>
    <w:rsid w:val="009E4500"/>
    <w:rsid w:val="009E5300"/>
    <w:rsid w:val="009E5769"/>
    <w:rsid w:val="009E5D1E"/>
    <w:rsid w:val="009E678A"/>
    <w:rsid w:val="009E6847"/>
    <w:rsid w:val="009E6D68"/>
    <w:rsid w:val="009E74A3"/>
    <w:rsid w:val="009E78CA"/>
    <w:rsid w:val="009F0D82"/>
    <w:rsid w:val="009F13EE"/>
    <w:rsid w:val="009F1A5D"/>
    <w:rsid w:val="009F3053"/>
    <w:rsid w:val="009F3175"/>
    <w:rsid w:val="009F3B1B"/>
    <w:rsid w:val="009F44FB"/>
    <w:rsid w:val="009F47A1"/>
    <w:rsid w:val="009F582A"/>
    <w:rsid w:val="009F5F78"/>
    <w:rsid w:val="009F642C"/>
    <w:rsid w:val="009F6568"/>
    <w:rsid w:val="009F6996"/>
    <w:rsid w:val="009F7CC3"/>
    <w:rsid w:val="00A01660"/>
    <w:rsid w:val="00A01962"/>
    <w:rsid w:val="00A0327F"/>
    <w:rsid w:val="00A03527"/>
    <w:rsid w:val="00A04B99"/>
    <w:rsid w:val="00A060FE"/>
    <w:rsid w:val="00A075A7"/>
    <w:rsid w:val="00A07786"/>
    <w:rsid w:val="00A10A4B"/>
    <w:rsid w:val="00A10DB9"/>
    <w:rsid w:val="00A117B2"/>
    <w:rsid w:val="00A11D5A"/>
    <w:rsid w:val="00A12B8D"/>
    <w:rsid w:val="00A12F56"/>
    <w:rsid w:val="00A1305A"/>
    <w:rsid w:val="00A136A6"/>
    <w:rsid w:val="00A14FE9"/>
    <w:rsid w:val="00A15047"/>
    <w:rsid w:val="00A1646F"/>
    <w:rsid w:val="00A1664D"/>
    <w:rsid w:val="00A16A16"/>
    <w:rsid w:val="00A172A5"/>
    <w:rsid w:val="00A20016"/>
    <w:rsid w:val="00A202DE"/>
    <w:rsid w:val="00A20459"/>
    <w:rsid w:val="00A20739"/>
    <w:rsid w:val="00A20838"/>
    <w:rsid w:val="00A21FB2"/>
    <w:rsid w:val="00A225DA"/>
    <w:rsid w:val="00A22C7A"/>
    <w:rsid w:val="00A23714"/>
    <w:rsid w:val="00A24E54"/>
    <w:rsid w:val="00A250DD"/>
    <w:rsid w:val="00A2562C"/>
    <w:rsid w:val="00A25790"/>
    <w:rsid w:val="00A276A4"/>
    <w:rsid w:val="00A303BB"/>
    <w:rsid w:val="00A31811"/>
    <w:rsid w:val="00A31C7B"/>
    <w:rsid w:val="00A320CE"/>
    <w:rsid w:val="00A3217B"/>
    <w:rsid w:val="00A327A2"/>
    <w:rsid w:val="00A32A67"/>
    <w:rsid w:val="00A33B65"/>
    <w:rsid w:val="00A33E96"/>
    <w:rsid w:val="00A34862"/>
    <w:rsid w:val="00A35DB5"/>
    <w:rsid w:val="00A40686"/>
    <w:rsid w:val="00A41145"/>
    <w:rsid w:val="00A42845"/>
    <w:rsid w:val="00A4488F"/>
    <w:rsid w:val="00A461B5"/>
    <w:rsid w:val="00A46354"/>
    <w:rsid w:val="00A46B24"/>
    <w:rsid w:val="00A5132B"/>
    <w:rsid w:val="00A528D8"/>
    <w:rsid w:val="00A533F7"/>
    <w:rsid w:val="00A538EF"/>
    <w:rsid w:val="00A53CD7"/>
    <w:rsid w:val="00A540C2"/>
    <w:rsid w:val="00A5499A"/>
    <w:rsid w:val="00A559D5"/>
    <w:rsid w:val="00A56B66"/>
    <w:rsid w:val="00A56ED6"/>
    <w:rsid w:val="00A56FE9"/>
    <w:rsid w:val="00A5794F"/>
    <w:rsid w:val="00A57CBC"/>
    <w:rsid w:val="00A57CC8"/>
    <w:rsid w:val="00A605B3"/>
    <w:rsid w:val="00A61255"/>
    <w:rsid w:val="00A61364"/>
    <w:rsid w:val="00A61515"/>
    <w:rsid w:val="00A61839"/>
    <w:rsid w:val="00A61EEF"/>
    <w:rsid w:val="00A62797"/>
    <w:rsid w:val="00A62A67"/>
    <w:rsid w:val="00A62B21"/>
    <w:rsid w:val="00A62D26"/>
    <w:rsid w:val="00A636B2"/>
    <w:rsid w:val="00A63C62"/>
    <w:rsid w:val="00A643C9"/>
    <w:rsid w:val="00A66960"/>
    <w:rsid w:val="00A67F67"/>
    <w:rsid w:val="00A70A65"/>
    <w:rsid w:val="00A7165F"/>
    <w:rsid w:val="00A7192A"/>
    <w:rsid w:val="00A71C60"/>
    <w:rsid w:val="00A726D3"/>
    <w:rsid w:val="00A7334F"/>
    <w:rsid w:val="00A7382D"/>
    <w:rsid w:val="00A740CE"/>
    <w:rsid w:val="00A743F8"/>
    <w:rsid w:val="00A75AFD"/>
    <w:rsid w:val="00A75D03"/>
    <w:rsid w:val="00A76BAD"/>
    <w:rsid w:val="00A77A2F"/>
    <w:rsid w:val="00A77CE9"/>
    <w:rsid w:val="00A802F4"/>
    <w:rsid w:val="00A806F6"/>
    <w:rsid w:val="00A809DC"/>
    <w:rsid w:val="00A81377"/>
    <w:rsid w:val="00A819D1"/>
    <w:rsid w:val="00A81ED8"/>
    <w:rsid w:val="00A8209E"/>
    <w:rsid w:val="00A823D9"/>
    <w:rsid w:val="00A82B68"/>
    <w:rsid w:val="00A83A8D"/>
    <w:rsid w:val="00A83B32"/>
    <w:rsid w:val="00A83F21"/>
    <w:rsid w:val="00A84B86"/>
    <w:rsid w:val="00A8765C"/>
    <w:rsid w:val="00A9018B"/>
    <w:rsid w:val="00A90623"/>
    <w:rsid w:val="00A90744"/>
    <w:rsid w:val="00A922DE"/>
    <w:rsid w:val="00A932BB"/>
    <w:rsid w:val="00A933B4"/>
    <w:rsid w:val="00A93852"/>
    <w:rsid w:val="00A93E15"/>
    <w:rsid w:val="00A942CF"/>
    <w:rsid w:val="00A943DE"/>
    <w:rsid w:val="00A94E8D"/>
    <w:rsid w:val="00A9549D"/>
    <w:rsid w:val="00A9580B"/>
    <w:rsid w:val="00A96EB7"/>
    <w:rsid w:val="00A9720D"/>
    <w:rsid w:val="00A973B3"/>
    <w:rsid w:val="00A97715"/>
    <w:rsid w:val="00A97EE2"/>
    <w:rsid w:val="00AA0316"/>
    <w:rsid w:val="00AA0E72"/>
    <w:rsid w:val="00AA17FE"/>
    <w:rsid w:val="00AA2931"/>
    <w:rsid w:val="00AA2C2C"/>
    <w:rsid w:val="00AA47E1"/>
    <w:rsid w:val="00AA66DC"/>
    <w:rsid w:val="00AB01D5"/>
    <w:rsid w:val="00AB0509"/>
    <w:rsid w:val="00AB0A06"/>
    <w:rsid w:val="00AB15A0"/>
    <w:rsid w:val="00AB27AF"/>
    <w:rsid w:val="00AB28F9"/>
    <w:rsid w:val="00AB292E"/>
    <w:rsid w:val="00AB3384"/>
    <w:rsid w:val="00AB357D"/>
    <w:rsid w:val="00AB39AA"/>
    <w:rsid w:val="00AB4768"/>
    <w:rsid w:val="00AB78A7"/>
    <w:rsid w:val="00AC25B4"/>
    <w:rsid w:val="00AC279A"/>
    <w:rsid w:val="00AC27DB"/>
    <w:rsid w:val="00AC2941"/>
    <w:rsid w:val="00AC2ED1"/>
    <w:rsid w:val="00AC375E"/>
    <w:rsid w:val="00AC3AF3"/>
    <w:rsid w:val="00AC4972"/>
    <w:rsid w:val="00AC583F"/>
    <w:rsid w:val="00AC60FC"/>
    <w:rsid w:val="00AC627C"/>
    <w:rsid w:val="00AC6B5C"/>
    <w:rsid w:val="00AC7DC1"/>
    <w:rsid w:val="00AD0A0D"/>
    <w:rsid w:val="00AD123D"/>
    <w:rsid w:val="00AD34DC"/>
    <w:rsid w:val="00AD3AE9"/>
    <w:rsid w:val="00AD3C63"/>
    <w:rsid w:val="00AD3CE0"/>
    <w:rsid w:val="00AD4DC7"/>
    <w:rsid w:val="00AD5DC1"/>
    <w:rsid w:val="00AE0A4A"/>
    <w:rsid w:val="00AE181A"/>
    <w:rsid w:val="00AE1AD2"/>
    <w:rsid w:val="00AE30E1"/>
    <w:rsid w:val="00AE352B"/>
    <w:rsid w:val="00AE50A9"/>
    <w:rsid w:val="00AE65F8"/>
    <w:rsid w:val="00AE6651"/>
    <w:rsid w:val="00AE6702"/>
    <w:rsid w:val="00AF15C8"/>
    <w:rsid w:val="00AF1B08"/>
    <w:rsid w:val="00AF3379"/>
    <w:rsid w:val="00AF34D4"/>
    <w:rsid w:val="00AF6DA5"/>
    <w:rsid w:val="00AF7011"/>
    <w:rsid w:val="00AF7C94"/>
    <w:rsid w:val="00AF7F26"/>
    <w:rsid w:val="00B0058B"/>
    <w:rsid w:val="00B00888"/>
    <w:rsid w:val="00B018FC"/>
    <w:rsid w:val="00B0375B"/>
    <w:rsid w:val="00B03AB7"/>
    <w:rsid w:val="00B03B54"/>
    <w:rsid w:val="00B03D11"/>
    <w:rsid w:val="00B050F7"/>
    <w:rsid w:val="00B056B9"/>
    <w:rsid w:val="00B05F67"/>
    <w:rsid w:val="00B06399"/>
    <w:rsid w:val="00B075AC"/>
    <w:rsid w:val="00B07A17"/>
    <w:rsid w:val="00B10551"/>
    <w:rsid w:val="00B112C8"/>
    <w:rsid w:val="00B1239E"/>
    <w:rsid w:val="00B12B42"/>
    <w:rsid w:val="00B132F9"/>
    <w:rsid w:val="00B15A61"/>
    <w:rsid w:val="00B16359"/>
    <w:rsid w:val="00B166D3"/>
    <w:rsid w:val="00B201AF"/>
    <w:rsid w:val="00B20369"/>
    <w:rsid w:val="00B210BA"/>
    <w:rsid w:val="00B214F3"/>
    <w:rsid w:val="00B2152B"/>
    <w:rsid w:val="00B23198"/>
    <w:rsid w:val="00B2409A"/>
    <w:rsid w:val="00B25956"/>
    <w:rsid w:val="00B25E35"/>
    <w:rsid w:val="00B25F34"/>
    <w:rsid w:val="00B25FD1"/>
    <w:rsid w:val="00B268C6"/>
    <w:rsid w:val="00B26C16"/>
    <w:rsid w:val="00B272BD"/>
    <w:rsid w:val="00B3091A"/>
    <w:rsid w:val="00B32621"/>
    <w:rsid w:val="00B32F25"/>
    <w:rsid w:val="00B33650"/>
    <w:rsid w:val="00B3436E"/>
    <w:rsid w:val="00B36422"/>
    <w:rsid w:val="00B364E6"/>
    <w:rsid w:val="00B37290"/>
    <w:rsid w:val="00B376A3"/>
    <w:rsid w:val="00B4036A"/>
    <w:rsid w:val="00B40445"/>
    <w:rsid w:val="00B406D9"/>
    <w:rsid w:val="00B41EC7"/>
    <w:rsid w:val="00B4248F"/>
    <w:rsid w:val="00B42AF4"/>
    <w:rsid w:val="00B42C0C"/>
    <w:rsid w:val="00B42F80"/>
    <w:rsid w:val="00B452A7"/>
    <w:rsid w:val="00B452B1"/>
    <w:rsid w:val="00B45E8F"/>
    <w:rsid w:val="00B46433"/>
    <w:rsid w:val="00B466BF"/>
    <w:rsid w:val="00B54233"/>
    <w:rsid w:val="00B556C1"/>
    <w:rsid w:val="00B569CB"/>
    <w:rsid w:val="00B57589"/>
    <w:rsid w:val="00B578BB"/>
    <w:rsid w:val="00B57F27"/>
    <w:rsid w:val="00B60299"/>
    <w:rsid w:val="00B60621"/>
    <w:rsid w:val="00B6070A"/>
    <w:rsid w:val="00B618F4"/>
    <w:rsid w:val="00B62707"/>
    <w:rsid w:val="00B63383"/>
    <w:rsid w:val="00B64A9F"/>
    <w:rsid w:val="00B65719"/>
    <w:rsid w:val="00B66B62"/>
    <w:rsid w:val="00B66BFB"/>
    <w:rsid w:val="00B70BEF"/>
    <w:rsid w:val="00B70EB0"/>
    <w:rsid w:val="00B71418"/>
    <w:rsid w:val="00B7183F"/>
    <w:rsid w:val="00B7210E"/>
    <w:rsid w:val="00B7272D"/>
    <w:rsid w:val="00B73425"/>
    <w:rsid w:val="00B7351D"/>
    <w:rsid w:val="00B74E38"/>
    <w:rsid w:val="00B7534A"/>
    <w:rsid w:val="00B76825"/>
    <w:rsid w:val="00B76C18"/>
    <w:rsid w:val="00B77F41"/>
    <w:rsid w:val="00B820DE"/>
    <w:rsid w:val="00B8228B"/>
    <w:rsid w:val="00B83996"/>
    <w:rsid w:val="00B840E3"/>
    <w:rsid w:val="00B840FC"/>
    <w:rsid w:val="00B8460D"/>
    <w:rsid w:val="00B848AD"/>
    <w:rsid w:val="00B84CE2"/>
    <w:rsid w:val="00B84FAD"/>
    <w:rsid w:val="00B85B13"/>
    <w:rsid w:val="00B85E70"/>
    <w:rsid w:val="00B860FF"/>
    <w:rsid w:val="00B86488"/>
    <w:rsid w:val="00B87754"/>
    <w:rsid w:val="00B92551"/>
    <w:rsid w:val="00B932FB"/>
    <w:rsid w:val="00B94164"/>
    <w:rsid w:val="00B9502D"/>
    <w:rsid w:val="00B956B6"/>
    <w:rsid w:val="00B96D2F"/>
    <w:rsid w:val="00B9732B"/>
    <w:rsid w:val="00B975AE"/>
    <w:rsid w:val="00BA043D"/>
    <w:rsid w:val="00BA0553"/>
    <w:rsid w:val="00BA09BE"/>
    <w:rsid w:val="00BA19F4"/>
    <w:rsid w:val="00BA2073"/>
    <w:rsid w:val="00BA2830"/>
    <w:rsid w:val="00BA3876"/>
    <w:rsid w:val="00BA4C3E"/>
    <w:rsid w:val="00BA52E4"/>
    <w:rsid w:val="00BA5CFA"/>
    <w:rsid w:val="00BA6187"/>
    <w:rsid w:val="00BA715D"/>
    <w:rsid w:val="00BA760D"/>
    <w:rsid w:val="00BB05BD"/>
    <w:rsid w:val="00BB0B05"/>
    <w:rsid w:val="00BB16F6"/>
    <w:rsid w:val="00BB4118"/>
    <w:rsid w:val="00BB5AF1"/>
    <w:rsid w:val="00BB5B9D"/>
    <w:rsid w:val="00BB606B"/>
    <w:rsid w:val="00BB6105"/>
    <w:rsid w:val="00BB62CE"/>
    <w:rsid w:val="00BB680D"/>
    <w:rsid w:val="00BC12AB"/>
    <w:rsid w:val="00BC2484"/>
    <w:rsid w:val="00BC335B"/>
    <w:rsid w:val="00BC3724"/>
    <w:rsid w:val="00BC4580"/>
    <w:rsid w:val="00BC46F9"/>
    <w:rsid w:val="00BC473C"/>
    <w:rsid w:val="00BC4F23"/>
    <w:rsid w:val="00BC4FF6"/>
    <w:rsid w:val="00BC67BB"/>
    <w:rsid w:val="00BC6E47"/>
    <w:rsid w:val="00BD012D"/>
    <w:rsid w:val="00BD0B8C"/>
    <w:rsid w:val="00BD33D9"/>
    <w:rsid w:val="00BD3A34"/>
    <w:rsid w:val="00BD3AF4"/>
    <w:rsid w:val="00BD3B95"/>
    <w:rsid w:val="00BD4116"/>
    <w:rsid w:val="00BD450E"/>
    <w:rsid w:val="00BD49B9"/>
    <w:rsid w:val="00BD4C81"/>
    <w:rsid w:val="00BD5F66"/>
    <w:rsid w:val="00BD6481"/>
    <w:rsid w:val="00BD6C65"/>
    <w:rsid w:val="00BD70A0"/>
    <w:rsid w:val="00BD743B"/>
    <w:rsid w:val="00BD7C50"/>
    <w:rsid w:val="00BE01D7"/>
    <w:rsid w:val="00BE1DD3"/>
    <w:rsid w:val="00BE20FC"/>
    <w:rsid w:val="00BE2D6D"/>
    <w:rsid w:val="00BE3313"/>
    <w:rsid w:val="00BE4C22"/>
    <w:rsid w:val="00BE51BD"/>
    <w:rsid w:val="00BE6C5D"/>
    <w:rsid w:val="00BE6CAE"/>
    <w:rsid w:val="00BE6F4E"/>
    <w:rsid w:val="00BE713B"/>
    <w:rsid w:val="00BE7248"/>
    <w:rsid w:val="00BE74F3"/>
    <w:rsid w:val="00BF055D"/>
    <w:rsid w:val="00BF06AB"/>
    <w:rsid w:val="00BF08D4"/>
    <w:rsid w:val="00BF1045"/>
    <w:rsid w:val="00BF1CAF"/>
    <w:rsid w:val="00BF2559"/>
    <w:rsid w:val="00BF28B9"/>
    <w:rsid w:val="00BF40C5"/>
    <w:rsid w:val="00BF47F6"/>
    <w:rsid w:val="00BF4C8E"/>
    <w:rsid w:val="00BF553C"/>
    <w:rsid w:val="00BF5862"/>
    <w:rsid w:val="00BF5965"/>
    <w:rsid w:val="00BF5C4D"/>
    <w:rsid w:val="00BF5E9A"/>
    <w:rsid w:val="00BF73DF"/>
    <w:rsid w:val="00C02DEE"/>
    <w:rsid w:val="00C046B4"/>
    <w:rsid w:val="00C04AB8"/>
    <w:rsid w:val="00C05050"/>
    <w:rsid w:val="00C064E1"/>
    <w:rsid w:val="00C078C9"/>
    <w:rsid w:val="00C07BB3"/>
    <w:rsid w:val="00C10257"/>
    <w:rsid w:val="00C10952"/>
    <w:rsid w:val="00C10D0A"/>
    <w:rsid w:val="00C11FBF"/>
    <w:rsid w:val="00C122E4"/>
    <w:rsid w:val="00C12847"/>
    <w:rsid w:val="00C12A43"/>
    <w:rsid w:val="00C131BB"/>
    <w:rsid w:val="00C13227"/>
    <w:rsid w:val="00C1332F"/>
    <w:rsid w:val="00C1383B"/>
    <w:rsid w:val="00C13D7C"/>
    <w:rsid w:val="00C13DD0"/>
    <w:rsid w:val="00C14F24"/>
    <w:rsid w:val="00C15543"/>
    <w:rsid w:val="00C15B84"/>
    <w:rsid w:val="00C15D4E"/>
    <w:rsid w:val="00C15EBE"/>
    <w:rsid w:val="00C1754F"/>
    <w:rsid w:val="00C202B6"/>
    <w:rsid w:val="00C20638"/>
    <w:rsid w:val="00C20C77"/>
    <w:rsid w:val="00C2271D"/>
    <w:rsid w:val="00C22DFD"/>
    <w:rsid w:val="00C23E30"/>
    <w:rsid w:val="00C245B0"/>
    <w:rsid w:val="00C24F44"/>
    <w:rsid w:val="00C26CB1"/>
    <w:rsid w:val="00C26DEE"/>
    <w:rsid w:val="00C30430"/>
    <w:rsid w:val="00C30CBC"/>
    <w:rsid w:val="00C30D35"/>
    <w:rsid w:val="00C30FD5"/>
    <w:rsid w:val="00C31505"/>
    <w:rsid w:val="00C31973"/>
    <w:rsid w:val="00C33EF5"/>
    <w:rsid w:val="00C360C6"/>
    <w:rsid w:val="00C3618E"/>
    <w:rsid w:val="00C36713"/>
    <w:rsid w:val="00C369FD"/>
    <w:rsid w:val="00C37ABB"/>
    <w:rsid w:val="00C37F4F"/>
    <w:rsid w:val="00C408F2"/>
    <w:rsid w:val="00C40A82"/>
    <w:rsid w:val="00C40C2E"/>
    <w:rsid w:val="00C4155D"/>
    <w:rsid w:val="00C42921"/>
    <w:rsid w:val="00C43227"/>
    <w:rsid w:val="00C435CC"/>
    <w:rsid w:val="00C440AE"/>
    <w:rsid w:val="00C454A8"/>
    <w:rsid w:val="00C471E6"/>
    <w:rsid w:val="00C479C1"/>
    <w:rsid w:val="00C50A85"/>
    <w:rsid w:val="00C51B15"/>
    <w:rsid w:val="00C52527"/>
    <w:rsid w:val="00C53653"/>
    <w:rsid w:val="00C5377A"/>
    <w:rsid w:val="00C546F8"/>
    <w:rsid w:val="00C566D6"/>
    <w:rsid w:val="00C57273"/>
    <w:rsid w:val="00C5766E"/>
    <w:rsid w:val="00C60816"/>
    <w:rsid w:val="00C620A1"/>
    <w:rsid w:val="00C62D93"/>
    <w:rsid w:val="00C6391A"/>
    <w:rsid w:val="00C639F2"/>
    <w:rsid w:val="00C63A1A"/>
    <w:rsid w:val="00C643CD"/>
    <w:rsid w:val="00C647C1"/>
    <w:rsid w:val="00C66B52"/>
    <w:rsid w:val="00C70AC2"/>
    <w:rsid w:val="00C7118C"/>
    <w:rsid w:val="00C716B1"/>
    <w:rsid w:val="00C716BC"/>
    <w:rsid w:val="00C719E2"/>
    <w:rsid w:val="00C729A8"/>
    <w:rsid w:val="00C72FE5"/>
    <w:rsid w:val="00C73100"/>
    <w:rsid w:val="00C7342E"/>
    <w:rsid w:val="00C734F4"/>
    <w:rsid w:val="00C7423C"/>
    <w:rsid w:val="00C7483E"/>
    <w:rsid w:val="00C75EC8"/>
    <w:rsid w:val="00C761FB"/>
    <w:rsid w:val="00C76BBE"/>
    <w:rsid w:val="00C77B1D"/>
    <w:rsid w:val="00C81A53"/>
    <w:rsid w:val="00C83D48"/>
    <w:rsid w:val="00C83E2B"/>
    <w:rsid w:val="00C844B8"/>
    <w:rsid w:val="00C84FFD"/>
    <w:rsid w:val="00C85684"/>
    <w:rsid w:val="00C85AB8"/>
    <w:rsid w:val="00C862DA"/>
    <w:rsid w:val="00C87330"/>
    <w:rsid w:val="00C873EA"/>
    <w:rsid w:val="00C874E2"/>
    <w:rsid w:val="00C87C88"/>
    <w:rsid w:val="00C87D7F"/>
    <w:rsid w:val="00C913E2"/>
    <w:rsid w:val="00C92785"/>
    <w:rsid w:val="00C9299C"/>
    <w:rsid w:val="00C92A10"/>
    <w:rsid w:val="00C92E35"/>
    <w:rsid w:val="00C93350"/>
    <w:rsid w:val="00C93C6B"/>
    <w:rsid w:val="00C93CC6"/>
    <w:rsid w:val="00C94D0C"/>
    <w:rsid w:val="00C94FFD"/>
    <w:rsid w:val="00C95783"/>
    <w:rsid w:val="00C95FAF"/>
    <w:rsid w:val="00CA05A0"/>
    <w:rsid w:val="00CA08A8"/>
    <w:rsid w:val="00CA1276"/>
    <w:rsid w:val="00CA26AB"/>
    <w:rsid w:val="00CA29D0"/>
    <w:rsid w:val="00CA317D"/>
    <w:rsid w:val="00CA32E2"/>
    <w:rsid w:val="00CA33B3"/>
    <w:rsid w:val="00CA565B"/>
    <w:rsid w:val="00CA5DCC"/>
    <w:rsid w:val="00CB020E"/>
    <w:rsid w:val="00CB13BD"/>
    <w:rsid w:val="00CB20FB"/>
    <w:rsid w:val="00CB2B68"/>
    <w:rsid w:val="00CB2C87"/>
    <w:rsid w:val="00CB2F3D"/>
    <w:rsid w:val="00CB33B4"/>
    <w:rsid w:val="00CB3846"/>
    <w:rsid w:val="00CB38B5"/>
    <w:rsid w:val="00CB4078"/>
    <w:rsid w:val="00CB4168"/>
    <w:rsid w:val="00CB4ACD"/>
    <w:rsid w:val="00CB4B79"/>
    <w:rsid w:val="00CB6C8D"/>
    <w:rsid w:val="00CB70EF"/>
    <w:rsid w:val="00CB75BE"/>
    <w:rsid w:val="00CB7AD5"/>
    <w:rsid w:val="00CB7C5A"/>
    <w:rsid w:val="00CB7EDA"/>
    <w:rsid w:val="00CC0399"/>
    <w:rsid w:val="00CC0917"/>
    <w:rsid w:val="00CC120D"/>
    <w:rsid w:val="00CC1CCC"/>
    <w:rsid w:val="00CC2105"/>
    <w:rsid w:val="00CC3C58"/>
    <w:rsid w:val="00CC417F"/>
    <w:rsid w:val="00CC5AFE"/>
    <w:rsid w:val="00CC5F55"/>
    <w:rsid w:val="00CC6937"/>
    <w:rsid w:val="00CC6F0B"/>
    <w:rsid w:val="00CC70E4"/>
    <w:rsid w:val="00CC79DA"/>
    <w:rsid w:val="00CC7E8C"/>
    <w:rsid w:val="00CD0D18"/>
    <w:rsid w:val="00CD0E0E"/>
    <w:rsid w:val="00CD107D"/>
    <w:rsid w:val="00CD175C"/>
    <w:rsid w:val="00CD3672"/>
    <w:rsid w:val="00CD6718"/>
    <w:rsid w:val="00CD7756"/>
    <w:rsid w:val="00CE0103"/>
    <w:rsid w:val="00CE0104"/>
    <w:rsid w:val="00CE26CD"/>
    <w:rsid w:val="00CE5709"/>
    <w:rsid w:val="00CE5EAD"/>
    <w:rsid w:val="00CE6401"/>
    <w:rsid w:val="00CE6519"/>
    <w:rsid w:val="00CE70AF"/>
    <w:rsid w:val="00CE7336"/>
    <w:rsid w:val="00CF042E"/>
    <w:rsid w:val="00CF10E9"/>
    <w:rsid w:val="00CF1512"/>
    <w:rsid w:val="00CF1E75"/>
    <w:rsid w:val="00CF215E"/>
    <w:rsid w:val="00CF2244"/>
    <w:rsid w:val="00CF2AC7"/>
    <w:rsid w:val="00CF2C3B"/>
    <w:rsid w:val="00CF361D"/>
    <w:rsid w:val="00CF41DD"/>
    <w:rsid w:val="00CF4689"/>
    <w:rsid w:val="00CF519E"/>
    <w:rsid w:val="00CF524F"/>
    <w:rsid w:val="00CF6418"/>
    <w:rsid w:val="00CF7A07"/>
    <w:rsid w:val="00CF7E67"/>
    <w:rsid w:val="00CF7F17"/>
    <w:rsid w:val="00D00AA9"/>
    <w:rsid w:val="00D0344E"/>
    <w:rsid w:val="00D0354C"/>
    <w:rsid w:val="00D03A12"/>
    <w:rsid w:val="00D055CC"/>
    <w:rsid w:val="00D06EC9"/>
    <w:rsid w:val="00D06F5A"/>
    <w:rsid w:val="00D0765E"/>
    <w:rsid w:val="00D11107"/>
    <w:rsid w:val="00D113E0"/>
    <w:rsid w:val="00D11F3F"/>
    <w:rsid w:val="00D11F7B"/>
    <w:rsid w:val="00D12525"/>
    <w:rsid w:val="00D1309A"/>
    <w:rsid w:val="00D142D3"/>
    <w:rsid w:val="00D14F20"/>
    <w:rsid w:val="00D15AE5"/>
    <w:rsid w:val="00D161A1"/>
    <w:rsid w:val="00D173B1"/>
    <w:rsid w:val="00D17665"/>
    <w:rsid w:val="00D17B66"/>
    <w:rsid w:val="00D17DFD"/>
    <w:rsid w:val="00D2009B"/>
    <w:rsid w:val="00D2063A"/>
    <w:rsid w:val="00D20E4E"/>
    <w:rsid w:val="00D21332"/>
    <w:rsid w:val="00D214F5"/>
    <w:rsid w:val="00D225C5"/>
    <w:rsid w:val="00D2267E"/>
    <w:rsid w:val="00D2268C"/>
    <w:rsid w:val="00D239E5"/>
    <w:rsid w:val="00D23F52"/>
    <w:rsid w:val="00D244F8"/>
    <w:rsid w:val="00D259C3"/>
    <w:rsid w:val="00D261AC"/>
    <w:rsid w:val="00D261E1"/>
    <w:rsid w:val="00D30910"/>
    <w:rsid w:val="00D309AF"/>
    <w:rsid w:val="00D31223"/>
    <w:rsid w:val="00D32293"/>
    <w:rsid w:val="00D32466"/>
    <w:rsid w:val="00D33F6E"/>
    <w:rsid w:val="00D34028"/>
    <w:rsid w:val="00D341D6"/>
    <w:rsid w:val="00D34921"/>
    <w:rsid w:val="00D34CDF"/>
    <w:rsid w:val="00D3504F"/>
    <w:rsid w:val="00D35725"/>
    <w:rsid w:val="00D35A97"/>
    <w:rsid w:val="00D365CE"/>
    <w:rsid w:val="00D367E1"/>
    <w:rsid w:val="00D36A8C"/>
    <w:rsid w:val="00D36B3F"/>
    <w:rsid w:val="00D37D3E"/>
    <w:rsid w:val="00D41BC3"/>
    <w:rsid w:val="00D42AEA"/>
    <w:rsid w:val="00D42EDB"/>
    <w:rsid w:val="00D4376B"/>
    <w:rsid w:val="00D445BA"/>
    <w:rsid w:val="00D45541"/>
    <w:rsid w:val="00D4559C"/>
    <w:rsid w:val="00D45816"/>
    <w:rsid w:val="00D45B49"/>
    <w:rsid w:val="00D467B9"/>
    <w:rsid w:val="00D469C9"/>
    <w:rsid w:val="00D4777B"/>
    <w:rsid w:val="00D50080"/>
    <w:rsid w:val="00D50113"/>
    <w:rsid w:val="00D528E2"/>
    <w:rsid w:val="00D53BE4"/>
    <w:rsid w:val="00D53D49"/>
    <w:rsid w:val="00D5511F"/>
    <w:rsid w:val="00D57307"/>
    <w:rsid w:val="00D60A3B"/>
    <w:rsid w:val="00D6178A"/>
    <w:rsid w:val="00D61E4E"/>
    <w:rsid w:val="00D63162"/>
    <w:rsid w:val="00D63344"/>
    <w:rsid w:val="00D6386D"/>
    <w:rsid w:val="00D64BB3"/>
    <w:rsid w:val="00D65211"/>
    <w:rsid w:val="00D669BB"/>
    <w:rsid w:val="00D66AE5"/>
    <w:rsid w:val="00D703D7"/>
    <w:rsid w:val="00D70D7D"/>
    <w:rsid w:val="00D7155A"/>
    <w:rsid w:val="00D717D4"/>
    <w:rsid w:val="00D72F1C"/>
    <w:rsid w:val="00D73FCC"/>
    <w:rsid w:val="00D740EA"/>
    <w:rsid w:val="00D7592A"/>
    <w:rsid w:val="00D76B5F"/>
    <w:rsid w:val="00D7772A"/>
    <w:rsid w:val="00D806BF"/>
    <w:rsid w:val="00D818ED"/>
    <w:rsid w:val="00D82A7F"/>
    <w:rsid w:val="00D835BF"/>
    <w:rsid w:val="00D83F4C"/>
    <w:rsid w:val="00D84355"/>
    <w:rsid w:val="00D84BD2"/>
    <w:rsid w:val="00D85302"/>
    <w:rsid w:val="00D86BD7"/>
    <w:rsid w:val="00D904C0"/>
    <w:rsid w:val="00D90C57"/>
    <w:rsid w:val="00D920A9"/>
    <w:rsid w:val="00D927E6"/>
    <w:rsid w:val="00D93EE1"/>
    <w:rsid w:val="00D95F68"/>
    <w:rsid w:val="00D965D9"/>
    <w:rsid w:val="00D970EA"/>
    <w:rsid w:val="00D978E1"/>
    <w:rsid w:val="00DA01D2"/>
    <w:rsid w:val="00DA09FD"/>
    <w:rsid w:val="00DA1115"/>
    <w:rsid w:val="00DA16B3"/>
    <w:rsid w:val="00DA1CA8"/>
    <w:rsid w:val="00DA3B11"/>
    <w:rsid w:val="00DA462D"/>
    <w:rsid w:val="00DA4C00"/>
    <w:rsid w:val="00DA4FBD"/>
    <w:rsid w:val="00DA5093"/>
    <w:rsid w:val="00DA54DD"/>
    <w:rsid w:val="00DA6106"/>
    <w:rsid w:val="00DA6243"/>
    <w:rsid w:val="00DA6906"/>
    <w:rsid w:val="00DA6CD9"/>
    <w:rsid w:val="00DA75B7"/>
    <w:rsid w:val="00DB0457"/>
    <w:rsid w:val="00DB0556"/>
    <w:rsid w:val="00DB10E8"/>
    <w:rsid w:val="00DB145D"/>
    <w:rsid w:val="00DB3214"/>
    <w:rsid w:val="00DB3A37"/>
    <w:rsid w:val="00DB46D1"/>
    <w:rsid w:val="00DB5FA2"/>
    <w:rsid w:val="00DB6CA0"/>
    <w:rsid w:val="00DC123C"/>
    <w:rsid w:val="00DC18D9"/>
    <w:rsid w:val="00DC1C3B"/>
    <w:rsid w:val="00DC1C3C"/>
    <w:rsid w:val="00DC1F31"/>
    <w:rsid w:val="00DC2FB3"/>
    <w:rsid w:val="00DC3747"/>
    <w:rsid w:val="00DC3DA7"/>
    <w:rsid w:val="00DC3DCD"/>
    <w:rsid w:val="00DC4390"/>
    <w:rsid w:val="00DC4C98"/>
    <w:rsid w:val="00DC52B1"/>
    <w:rsid w:val="00DC5941"/>
    <w:rsid w:val="00DC5B31"/>
    <w:rsid w:val="00DC5B97"/>
    <w:rsid w:val="00DC6117"/>
    <w:rsid w:val="00DC695D"/>
    <w:rsid w:val="00DC6FDF"/>
    <w:rsid w:val="00DC7058"/>
    <w:rsid w:val="00DC78CF"/>
    <w:rsid w:val="00DD130A"/>
    <w:rsid w:val="00DD1589"/>
    <w:rsid w:val="00DD3D8A"/>
    <w:rsid w:val="00DD4091"/>
    <w:rsid w:val="00DD40B5"/>
    <w:rsid w:val="00DD429C"/>
    <w:rsid w:val="00DD53FA"/>
    <w:rsid w:val="00DD5B93"/>
    <w:rsid w:val="00DD607A"/>
    <w:rsid w:val="00DD632E"/>
    <w:rsid w:val="00DD6CAA"/>
    <w:rsid w:val="00DD7498"/>
    <w:rsid w:val="00DD7527"/>
    <w:rsid w:val="00DD79A6"/>
    <w:rsid w:val="00DD7F8D"/>
    <w:rsid w:val="00DE0CDF"/>
    <w:rsid w:val="00DE21BA"/>
    <w:rsid w:val="00DE5574"/>
    <w:rsid w:val="00DE6F8C"/>
    <w:rsid w:val="00DE7674"/>
    <w:rsid w:val="00DE7A3B"/>
    <w:rsid w:val="00DE7B81"/>
    <w:rsid w:val="00DE7DB3"/>
    <w:rsid w:val="00DF0D4A"/>
    <w:rsid w:val="00DF0E3D"/>
    <w:rsid w:val="00DF1398"/>
    <w:rsid w:val="00DF2263"/>
    <w:rsid w:val="00DF2358"/>
    <w:rsid w:val="00DF249C"/>
    <w:rsid w:val="00DF2ACE"/>
    <w:rsid w:val="00DF35A1"/>
    <w:rsid w:val="00DF3BB7"/>
    <w:rsid w:val="00DF44C8"/>
    <w:rsid w:val="00DF5231"/>
    <w:rsid w:val="00DF52A2"/>
    <w:rsid w:val="00DF55C0"/>
    <w:rsid w:val="00DF7E61"/>
    <w:rsid w:val="00E0126B"/>
    <w:rsid w:val="00E0138F"/>
    <w:rsid w:val="00E0312B"/>
    <w:rsid w:val="00E0337F"/>
    <w:rsid w:val="00E04855"/>
    <w:rsid w:val="00E04AC8"/>
    <w:rsid w:val="00E063AA"/>
    <w:rsid w:val="00E06434"/>
    <w:rsid w:val="00E06B35"/>
    <w:rsid w:val="00E073F1"/>
    <w:rsid w:val="00E0764A"/>
    <w:rsid w:val="00E12147"/>
    <w:rsid w:val="00E12793"/>
    <w:rsid w:val="00E129CC"/>
    <w:rsid w:val="00E12E15"/>
    <w:rsid w:val="00E13255"/>
    <w:rsid w:val="00E14337"/>
    <w:rsid w:val="00E146F9"/>
    <w:rsid w:val="00E149F1"/>
    <w:rsid w:val="00E154A8"/>
    <w:rsid w:val="00E15834"/>
    <w:rsid w:val="00E15AF5"/>
    <w:rsid w:val="00E15CC9"/>
    <w:rsid w:val="00E163AF"/>
    <w:rsid w:val="00E16421"/>
    <w:rsid w:val="00E165F2"/>
    <w:rsid w:val="00E16D4A"/>
    <w:rsid w:val="00E17F8A"/>
    <w:rsid w:val="00E202BC"/>
    <w:rsid w:val="00E22094"/>
    <w:rsid w:val="00E2260C"/>
    <w:rsid w:val="00E23434"/>
    <w:rsid w:val="00E24019"/>
    <w:rsid w:val="00E240D9"/>
    <w:rsid w:val="00E2437E"/>
    <w:rsid w:val="00E24560"/>
    <w:rsid w:val="00E2483A"/>
    <w:rsid w:val="00E26AE2"/>
    <w:rsid w:val="00E26B82"/>
    <w:rsid w:val="00E306C1"/>
    <w:rsid w:val="00E30794"/>
    <w:rsid w:val="00E310BC"/>
    <w:rsid w:val="00E31811"/>
    <w:rsid w:val="00E322FD"/>
    <w:rsid w:val="00E32769"/>
    <w:rsid w:val="00E33340"/>
    <w:rsid w:val="00E33987"/>
    <w:rsid w:val="00E33D8A"/>
    <w:rsid w:val="00E33F2F"/>
    <w:rsid w:val="00E33FC5"/>
    <w:rsid w:val="00E3614F"/>
    <w:rsid w:val="00E40259"/>
    <w:rsid w:val="00E41786"/>
    <w:rsid w:val="00E42715"/>
    <w:rsid w:val="00E43447"/>
    <w:rsid w:val="00E44746"/>
    <w:rsid w:val="00E459AF"/>
    <w:rsid w:val="00E45A7B"/>
    <w:rsid w:val="00E47A55"/>
    <w:rsid w:val="00E50236"/>
    <w:rsid w:val="00E503B7"/>
    <w:rsid w:val="00E51690"/>
    <w:rsid w:val="00E521B0"/>
    <w:rsid w:val="00E53048"/>
    <w:rsid w:val="00E54867"/>
    <w:rsid w:val="00E549E8"/>
    <w:rsid w:val="00E56DB6"/>
    <w:rsid w:val="00E5723A"/>
    <w:rsid w:val="00E573EB"/>
    <w:rsid w:val="00E62114"/>
    <w:rsid w:val="00E621E2"/>
    <w:rsid w:val="00E629AE"/>
    <w:rsid w:val="00E6330D"/>
    <w:rsid w:val="00E63C70"/>
    <w:rsid w:val="00E6409E"/>
    <w:rsid w:val="00E640E2"/>
    <w:rsid w:val="00E64269"/>
    <w:rsid w:val="00E64DFC"/>
    <w:rsid w:val="00E64F55"/>
    <w:rsid w:val="00E650D8"/>
    <w:rsid w:val="00E671A5"/>
    <w:rsid w:val="00E70CFF"/>
    <w:rsid w:val="00E7103C"/>
    <w:rsid w:val="00E718A0"/>
    <w:rsid w:val="00E71FF0"/>
    <w:rsid w:val="00E7234D"/>
    <w:rsid w:val="00E72834"/>
    <w:rsid w:val="00E72B6B"/>
    <w:rsid w:val="00E72DA6"/>
    <w:rsid w:val="00E73AB4"/>
    <w:rsid w:val="00E73E9B"/>
    <w:rsid w:val="00E74351"/>
    <w:rsid w:val="00E746D4"/>
    <w:rsid w:val="00E74E94"/>
    <w:rsid w:val="00E75125"/>
    <w:rsid w:val="00E75234"/>
    <w:rsid w:val="00E76818"/>
    <w:rsid w:val="00E772CE"/>
    <w:rsid w:val="00E77E49"/>
    <w:rsid w:val="00E80CED"/>
    <w:rsid w:val="00E812B1"/>
    <w:rsid w:val="00E81350"/>
    <w:rsid w:val="00E82C0B"/>
    <w:rsid w:val="00E82FA0"/>
    <w:rsid w:val="00E831FB"/>
    <w:rsid w:val="00E837ED"/>
    <w:rsid w:val="00E84D04"/>
    <w:rsid w:val="00E85C01"/>
    <w:rsid w:val="00E85F33"/>
    <w:rsid w:val="00E85F9D"/>
    <w:rsid w:val="00E878F1"/>
    <w:rsid w:val="00E90135"/>
    <w:rsid w:val="00E9048E"/>
    <w:rsid w:val="00E91CDF"/>
    <w:rsid w:val="00E92163"/>
    <w:rsid w:val="00E940F9"/>
    <w:rsid w:val="00E95094"/>
    <w:rsid w:val="00E96062"/>
    <w:rsid w:val="00E96114"/>
    <w:rsid w:val="00E96B7A"/>
    <w:rsid w:val="00E96DA1"/>
    <w:rsid w:val="00E9706B"/>
    <w:rsid w:val="00E9744A"/>
    <w:rsid w:val="00EA03B9"/>
    <w:rsid w:val="00EA0695"/>
    <w:rsid w:val="00EA142F"/>
    <w:rsid w:val="00EA1E2D"/>
    <w:rsid w:val="00EA27DC"/>
    <w:rsid w:val="00EA2B34"/>
    <w:rsid w:val="00EA416E"/>
    <w:rsid w:val="00EA4243"/>
    <w:rsid w:val="00EA4279"/>
    <w:rsid w:val="00EA5595"/>
    <w:rsid w:val="00EA5B6D"/>
    <w:rsid w:val="00EA5C72"/>
    <w:rsid w:val="00EA669C"/>
    <w:rsid w:val="00EA6959"/>
    <w:rsid w:val="00EA73A6"/>
    <w:rsid w:val="00EB03F9"/>
    <w:rsid w:val="00EB1D46"/>
    <w:rsid w:val="00EB23F8"/>
    <w:rsid w:val="00EB24F2"/>
    <w:rsid w:val="00EB41AE"/>
    <w:rsid w:val="00EB4809"/>
    <w:rsid w:val="00EB5260"/>
    <w:rsid w:val="00EB5606"/>
    <w:rsid w:val="00EB71C5"/>
    <w:rsid w:val="00EB7E19"/>
    <w:rsid w:val="00EC026F"/>
    <w:rsid w:val="00EC06F7"/>
    <w:rsid w:val="00EC2854"/>
    <w:rsid w:val="00EC2D73"/>
    <w:rsid w:val="00EC2D86"/>
    <w:rsid w:val="00EC4191"/>
    <w:rsid w:val="00EC4747"/>
    <w:rsid w:val="00EC5D76"/>
    <w:rsid w:val="00EC6721"/>
    <w:rsid w:val="00ED0B74"/>
    <w:rsid w:val="00ED0FB5"/>
    <w:rsid w:val="00ED1216"/>
    <w:rsid w:val="00ED1715"/>
    <w:rsid w:val="00ED19F2"/>
    <w:rsid w:val="00ED1BEB"/>
    <w:rsid w:val="00ED239B"/>
    <w:rsid w:val="00ED30CF"/>
    <w:rsid w:val="00ED39B6"/>
    <w:rsid w:val="00ED3A28"/>
    <w:rsid w:val="00ED474C"/>
    <w:rsid w:val="00ED4B50"/>
    <w:rsid w:val="00ED6213"/>
    <w:rsid w:val="00ED65F3"/>
    <w:rsid w:val="00EE0D41"/>
    <w:rsid w:val="00EE2BAB"/>
    <w:rsid w:val="00EE32DE"/>
    <w:rsid w:val="00EE3512"/>
    <w:rsid w:val="00EE396D"/>
    <w:rsid w:val="00EE40CE"/>
    <w:rsid w:val="00EE5E22"/>
    <w:rsid w:val="00EE6CDB"/>
    <w:rsid w:val="00EE6E38"/>
    <w:rsid w:val="00EE75D5"/>
    <w:rsid w:val="00EF2B69"/>
    <w:rsid w:val="00EF2E8B"/>
    <w:rsid w:val="00EF6D0E"/>
    <w:rsid w:val="00EF7F61"/>
    <w:rsid w:val="00F001A0"/>
    <w:rsid w:val="00F01824"/>
    <w:rsid w:val="00F021AE"/>
    <w:rsid w:val="00F021FE"/>
    <w:rsid w:val="00F033B0"/>
    <w:rsid w:val="00F05C8B"/>
    <w:rsid w:val="00F05CE2"/>
    <w:rsid w:val="00F06E74"/>
    <w:rsid w:val="00F07D59"/>
    <w:rsid w:val="00F101C1"/>
    <w:rsid w:val="00F10C66"/>
    <w:rsid w:val="00F10D2E"/>
    <w:rsid w:val="00F112FE"/>
    <w:rsid w:val="00F11548"/>
    <w:rsid w:val="00F11C8A"/>
    <w:rsid w:val="00F11D8B"/>
    <w:rsid w:val="00F1222A"/>
    <w:rsid w:val="00F12F22"/>
    <w:rsid w:val="00F13DAC"/>
    <w:rsid w:val="00F15B36"/>
    <w:rsid w:val="00F2089E"/>
    <w:rsid w:val="00F21801"/>
    <w:rsid w:val="00F21DFA"/>
    <w:rsid w:val="00F22807"/>
    <w:rsid w:val="00F22C15"/>
    <w:rsid w:val="00F22CB8"/>
    <w:rsid w:val="00F23068"/>
    <w:rsid w:val="00F23F3D"/>
    <w:rsid w:val="00F25D98"/>
    <w:rsid w:val="00F26CC0"/>
    <w:rsid w:val="00F30981"/>
    <w:rsid w:val="00F30D53"/>
    <w:rsid w:val="00F3208A"/>
    <w:rsid w:val="00F324DE"/>
    <w:rsid w:val="00F33A40"/>
    <w:rsid w:val="00F34AAE"/>
    <w:rsid w:val="00F34D98"/>
    <w:rsid w:val="00F35A96"/>
    <w:rsid w:val="00F3638D"/>
    <w:rsid w:val="00F36B6B"/>
    <w:rsid w:val="00F371C0"/>
    <w:rsid w:val="00F373FC"/>
    <w:rsid w:val="00F40B75"/>
    <w:rsid w:val="00F4117E"/>
    <w:rsid w:val="00F41ACC"/>
    <w:rsid w:val="00F4257F"/>
    <w:rsid w:val="00F44935"/>
    <w:rsid w:val="00F449C3"/>
    <w:rsid w:val="00F453AA"/>
    <w:rsid w:val="00F4587F"/>
    <w:rsid w:val="00F45F66"/>
    <w:rsid w:val="00F45F89"/>
    <w:rsid w:val="00F47021"/>
    <w:rsid w:val="00F50033"/>
    <w:rsid w:val="00F502F1"/>
    <w:rsid w:val="00F50E39"/>
    <w:rsid w:val="00F51A10"/>
    <w:rsid w:val="00F51B34"/>
    <w:rsid w:val="00F52CCE"/>
    <w:rsid w:val="00F53E24"/>
    <w:rsid w:val="00F54C24"/>
    <w:rsid w:val="00F5554B"/>
    <w:rsid w:val="00F55A34"/>
    <w:rsid w:val="00F55E13"/>
    <w:rsid w:val="00F55F20"/>
    <w:rsid w:val="00F560E7"/>
    <w:rsid w:val="00F5614E"/>
    <w:rsid w:val="00F56361"/>
    <w:rsid w:val="00F56456"/>
    <w:rsid w:val="00F56B6A"/>
    <w:rsid w:val="00F56D59"/>
    <w:rsid w:val="00F57904"/>
    <w:rsid w:val="00F60489"/>
    <w:rsid w:val="00F61AA1"/>
    <w:rsid w:val="00F62100"/>
    <w:rsid w:val="00F62947"/>
    <w:rsid w:val="00F638EC"/>
    <w:rsid w:val="00F6394E"/>
    <w:rsid w:val="00F64799"/>
    <w:rsid w:val="00F65058"/>
    <w:rsid w:val="00F65ECF"/>
    <w:rsid w:val="00F6762C"/>
    <w:rsid w:val="00F67C74"/>
    <w:rsid w:val="00F67DAF"/>
    <w:rsid w:val="00F704D6"/>
    <w:rsid w:val="00F70E70"/>
    <w:rsid w:val="00F71A4D"/>
    <w:rsid w:val="00F7231D"/>
    <w:rsid w:val="00F7232C"/>
    <w:rsid w:val="00F72916"/>
    <w:rsid w:val="00F72B8E"/>
    <w:rsid w:val="00F732FA"/>
    <w:rsid w:val="00F73AD2"/>
    <w:rsid w:val="00F73B3A"/>
    <w:rsid w:val="00F74293"/>
    <w:rsid w:val="00F746CD"/>
    <w:rsid w:val="00F767E4"/>
    <w:rsid w:val="00F77029"/>
    <w:rsid w:val="00F77133"/>
    <w:rsid w:val="00F77493"/>
    <w:rsid w:val="00F77F7C"/>
    <w:rsid w:val="00F8013C"/>
    <w:rsid w:val="00F80E20"/>
    <w:rsid w:val="00F81183"/>
    <w:rsid w:val="00F818ED"/>
    <w:rsid w:val="00F81B4D"/>
    <w:rsid w:val="00F81D36"/>
    <w:rsid w:val="00F81E4A"/>
    <w:rsid w:val="00F828E6"/>
    <w:rsid w:val="00F82A4C"/>
    <w:rsid w:val="00F8345A"/>
    <w:rsid w:val="00F835EA"/>
    <w:rsid w:val="00F84A13"/>
    <w:rsid w:val="00F84EDF"/>
    <w:rsid w:val="00F857CB"/>
    <w:rsid w:val="00F85A37"/>
    <w:rsid w:val="00F86918"/>
    <w:rsid w:val="00F917F5"/>
    <w:rsid w:val="00F92B50"/>
    <w:rsid w:val="00F93E70"/>
    <w:rsid w:val="00F95CE1"/>
    <w:rsid w:val="00F963ED"/>
    <w:rsid w:val="00F9649F"/>
    <w:rsid w:val="00F96CF9"/>
    <w:rsid w:val="00F9728A"/>
    <w:rsid w:val="00FA306E"/>
    <w:rsid w:val="00FA32B1"/>
    <w:rsid w:val="00FA3FE8"/>
    <w:rsid w:val="00FA5C27"/>
    <w:rsid w:val="00FA670C"/>
    <w:rsid w:val="00FA7193"/>
    <w:rsid w:val="00FA7C06"/>
    <w:rsid w:val="00FA7C35"/>
    <w:rsid w:val="00FB1647"/>
    <w:rsid w:val="00FB2522"/>
    <w:rsid w:val="00FB3125"/>
    <w:rsid w:val="00FB333C"/>
    <w:rsid w:val="00FB3C37"/>
    <w:rsid w:val="00FB3E36"/>
    <w:rsid w:val="00FB45B4"/>
    <w:rsid w:val="00FB46EC"/>
    <w:rsid w:val="00FB4A11"/>
    <w:rsid w:val="00FB4B1B"/>
    <w:rsid w:val="00FB4E22"/>
    <w:rsid w:val="00FB4F81"/>
    <w:rsid w:val="00FB6974"/>
    <w:rsid w:val="00FB7560"/>
    <w:rsid w:val="00FC0CB8"/>
    <w:rsid w:val="00FC1B82"/>
    <w:rsid w:val="00FC1E45"/>
    <w:rsid w:val="00FC239E"/>
    <w:rsid w:val="00FC354B"/>
    <w:rsid w:val="00FC3F33"/>
    <w:rsid w:val="00FC3FA3"/>
    <w:rsid w:val="00FC5BB0"/>
    <w:rsid w:val="00FC5ED9"/>
    <w:rsid w:val="00FC75A3"/>
    <w:rsid w:val="00FD0830"/>
    <w:rsid w:val="00FD2B93"/>
    <w:rsid w:val="00FD302C"/>
    <w:rsid w:val="00FD30DF"/>
    <w:rsid w:val="00FD32DE"/>
    <w:rsid w:val="00FD40D7"/>
    <w:rsid w:val="00FD41E3"/>
    <w:rsid w:val="00FD420A"/>
    <w:rsid w:val="00FD5A5B"/>
    <w:rsid w:val="00FD663C"/>
    <w:rsid w:val="00FD67D6"/>
    <w:rsid w:val="00FE10C2"/>
    <w:rsid w:val="00FE1B6C"/>
    <w:rsid w:val="00FE1DA4"/>
    <w:rsid w:val="00FE1E2D"/>
    <w:rsid w:val="00FE2B4A"/>
    <w:rsid w:val="00FE2C51"/>
    <w:rsid w:val="00FE44B1"/>
    <w:rsid w:val="00FE63E6"/>
    <w:rsid w:val="00FE6463"/>
    <w:rsid w:val="00FE78F3"/>
    <w:rsid w:val="00FF03C9"/>
    <w:rsid w:val="00FF0751"/>
    <w:rsid w:val="00FF0CDB"/>
    <w:rsid w:val="00FF0F2A"/>
    <w:rsid w:val="00FF3890"/>
    <w:rsid w:val="00FF4B78"/>
    <w:rsid w:val="00FF573B"/>
    <w:rsid w:val="00FF586E"/>
    <w:rsid w:val="00FF61B9"/>
    <w:rsid w:val="00FF62BC"/>
    <w:rsid w:val="00FF666E"/>
    <w:rsid w:val="00FF689F"/>
    <w:rsid w:val="00FF73D8"/>
    <w:rsid w:val="00FF7869"/>
    <w:rsid w:val="00FF7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3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D130A"/>
    <w:pPr>
      <w:jc w:val="both"/>
    </w:pPr>
    <w:rPr>
      <w:snapToGrid w:val="0"/>
      <w:color w:val="000000"/>
      <w:sz w:val="24"/>
    </w:rPr>
  </w:style>
  <w:style w:type="paragraph" w:styleId="14">
    <w:name w:val="heading 1"/>
    <w:aliases w:val="1,H1,Section,Document Header1,h1,app heading 1,ITT t1,II+,I,H11,H12,H13,H14,H15,H16,H17,H18,...,Заголов,Çàãîëîâ,ch,Глава,(раздел),Section 1.0,Part,Heading for Top Section,H111,H121,H131,H141,H151,H161,H171,H19,H112,H122,H132,H142,H152,H162,."/>
    <w:basedOn w:val="a2"/>
    <w:next w:val="27"/>
    <w:link w:val="17"/>
    <w:qFormat/>
    <w:rsid w:val="00DD130A"/>
    <w:pPr>
      <w:keepNext/>
      <w:numPr>
        <w:numId w:val="21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aliases w:val="H2,h2,2,Heading 2 Hidden,CHS,H2-Heading 2,l2,Header2,22,heading2,li...,Section 1.1,Main Heading,Bold 14,L2,list2,A,A.B.C.,list 2,Heading2,Heading Indent No L2,UNDERRUBRIK 1-2,Fonctionnalité,Titre 21,t2.T2,Table2,ITT t2,H2-Heading 21,Header 2"/>
    <w:basedOn w:val="a2"/>
    <w:next w:val="36"/>
    <w:link w:val="28"/>
    <w:qFormat/>
    <w:rsid w:val="00DD130A"/>
    <w:pPr>
      <w:keepNext/>
      <w:numPr>
        <w:ilvl w:val="1"/>
        <w:numId w:val="21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aliases w:val="h3,Head 3,l3+toc 3,CT,Sub-section Title,l3,H3,3,H31,H32,H33,H34,H35,H311,H36,H37,H312,H38,H39,H313,H310,H314,H315,H316,H317,H321,H331,H341,H351,H3111,H361,H371,H3121,H381,H391,H3131,H3101,H3141,H3151,H3161,H318,H319,Minor,h:3,Heading 3 Char"/>
    <w:basedOn w:val="a2"/>
    <w:next w:val="42"/>
    <w:link w:val="37"/>
    <w:qFormat/>
    <w:rsid w:val="00DD130A"/>
    <w:pPr>
      <w:keepNext/>
      <w:numPr>
        <w:ilvl w:val="2"/>
        <w:numId w:val="21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aliases w:val="h4,First Subheading,4,I4,l4,heading4,I41,41,l41,heading41,(Shift Ctrl 4),Titre 41,t4.T4,4heading,a.,4 dash,d,4 dash1,d1,31,h41,a.1,4 dash2,d2,32,h42,a.2,4 dash3,d3,33,h43,a.3,4 dash4,d4,34,h44,a.4,Sub sub heading,4 dash5,d5,35,h45,a.5,H4,h:4"/>
    <w:basedOn w:val="a2"/>
    <w:next w:val="a3"/>
    <w:link w:val="43"/>
    <w:qFormat/>
    <w:rsid w:val="00DD130A"/>
    <w:pPr>
      <w:numPr>
        <w:ilvl w:val="3"/>
        <w:numId w:val="21"/>
      </w:numPr>
      <w:spacing w:before="360" w:after="120"/>
      <w:outlineLvl w:val="3"/>
    </w:pPr>
    <w:rPr>
      <w:rFonts w:ascii="Arial" w:hAnsi="Arial"/>
      <w:sz w:val="28"/>
    </w:rPr>
  </w:style>
  <w:style w:type="paragraph" w:styleId="50">
    <w:name w:val="heading 5"/>
    <w:aliases w:val="Заг 2,H5,PIM 5,5,ITT t5,PA Pico Section,Bold/Italics,Roman list,h5,Roman list1,Roman list2,Roman list11,Roman list3,Roman list12,Roman list21,Roman list111,_EB_5,Gliederung5,heading 5,_EB_Заголовок 5,Заголовок oglavlenie,_Подпункт,HT,sb"/>
    <w:basedOn w:val="a2"/>
    <w:next w:val="a2"/>
    <w:qFormat/>
    <w:rsid w:val="00DD130A"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0">
    <w:name w:val="heading 6"/>
    <w:basedOn w:val="a2"/>
    <w:next w:val="a2"/>
    <w:link w:val="61"/>
    <w:rsid w:val="00DD130A"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ink w:val="70"/>
    <w:rsid w:val="00DD130A"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Главный заголовок"/>
    <w:basedOn w:val="a2"/>
    <w:rsid w:val="0026294A"/>
    <w:pPr>
      <w:jc w:val="center"/>
    </w:pPr>
    <w:rPr>
      <w:smallCaps/>
      <w:sz w:val="36"/>
      <w:szCs w:val="36"/>
    </w:rPr>
  </w:style>
  <w:style w:type="paragraph" w:customStyle="1" w:styleId="a8">
    <w:name w:val="Примечание"/>
    <w:basedOn w:val="a7"/>
    <w:rsid w:val="00C66B52"/>
    <w:pPr>
      <w:jc w:val="both"/>
    </w:pPr>
    <w:rPr>
      <w:b/>
      <w:sz w:val="24"/>
      <w:szCs w:val="24"/>
      <w:lang w:val="en-US"/>
    </w:rPr>
  </w:style>
  <w:style w:type="paragraph" w:customStyle="1" w:styleId="a9">
    <w:name w:val="Обычный для таблиц"/>
    <w:basedOn w:val="a2"/>
    <w:link w:val="aa"/>
    <w:rsid w:val="0026294A"/>
  </w:style>
  <w:style w:type="paragraph" w:customStyle="1" w:styleId="ab">
    <w:name w:val="Скрипт_Код"/>
    <w:basedOn w:val="a2"/>
    <w:rsid w:val="00227BB2"/>
    <w:rPr>
      <w:rFonts w:ascii="Courier New" w:hAnsi="Courier New" w:cs="Courier New"/>
    </w:rPr>
  </w:style>
  <w:style w:type="character" w:customStyle="1" w:styleId="ac">
    <w:name w:val="Файл_Путь"/>
    <w:rsid w:val="00227BB2"/>
    <w:rPr>
      <w:rFonts w:ascii="Courier New" w:hAnsi="Courier New" w:cs="Courier New"/>
      <w:b/>
    </w:rPr>
  </w:style>
  <w:style w:type="paragraph" w:customStyle="1" w:styleId="ad">
    <w:name w:val="Скрипт_Код_Выделенный"/>
    <w:basedOn w:val="ab"/>
    <w:rsid w:val="00064A84"/>
    <w:pPr>
      <w:jc w:val="left"/>
    </w:pPr>
    <w:rPr>
      <w:i/>
      <w:color w:val="0000FF"/>
    </w:rPr>
  </w:style>
  <w:style w:type="character" w:customStyle="1" w:styleId="ae">
    <w:name w:val="Файл_Путь_Выделенный"/>
    <w:rsid w:val="00064A84"/>
    <w:rPr>
      <w:rFonts w:ascii="Courier New" w:hAnsi="Courier New" w:cs="Courier New"/>
      <w:b/>
      <w:i/>
      <w:color w:val="0000FF"/>
    </w:rPr>
  </w:style>
  <w:style w:type="paragraph" w:customStyle="1" w:styleId="38">
    <w:name w:val="Подзаголовок_3"/>
    <w:basedOn w:val="32"/>
    <w:rsid w:val="006F15BD"/>
    <w:pPr>
      <w:numPr>
        <w:ilvl w:val="0"/>
        <w:numId w:val="0"/>
      </w:numPr>
    </w:pPr>
  </w:style>
  <w:style w:type="paragraph" w:customStyle="1" w:styleId="15">
    <w:name w:val="Приложение 1"/>
    <w:basedOn w:val="a2"/>
    <w:next w:val="a2"/>
    <w:rsid w:val="0028257B"/>
    <w:pPr>
      <w:numPr>
        <w:numId w:val="2"/>
      </w:numPr>
      <w:tabs>
        <w:tab w:val="left" w:pos="1491"/>
      </w:tabs>
      <w:spacing w:before="240" w:after="60"/>
      <w:jc w:val="left"/>
      <w:outlineLvl w:val="0"/>
    </w:pPr>
    <w:rPr>
      <w:rFonts w:ascii="Arial" w:hAnsi="Arial"/>
      <w:b/>
      <w:sz w:val="32"/>
    </w:rPr>
  </w:style>
  <w:style w:type="paragraph" w:customStyle="1" w:styleId="25">
    <w:name w:val="Приложение 2"/>
    <w:basedOn w:val="a2"/>
    <w:next w:val="a2"/>
    <w:rsid w:val="0028257B"/>
    <w:pPr>
      <w:numPr>
        <w:ilvl w:val="1"/>
        <w:numId w:val="2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4">
    <w:name w:val="Приложение 3"/>
    <w:basedOn w:val="a2"/>
    <w:next w:val="a2"/>
    <w:rsid w:val="0028257B"/>
    <w:pPr>
      <w:numPr>
        <w:ilvl w:val="2"/>
        <w:numId w:val="2"/>
      </w:numPr>
      <w:tabs>
        <w:tab w:val="left" w:pos="1491"/>
      </w:tabs>
      <w:spacing w:before="240" w:after="60"/>
      <w:outlineLvl w:val="2"/>
    </w:pPr>
    <w:rPr>
      <w:rFonts w:ascii="Arial" w:hAnsi="Arial"/>
      <w:b/>
    </w:rPr>
  </w:style>
  <w:style w:type="paragraph" w:customStyle="1" w:styleId="40">
    <w:name w:val="Приложение 4"/>
    <w:basedOn w:val="a2"/>
    <w:next w:val="a2"/>
    <w:rsid w:val="0028257B"/>
    <w:pPr>
      <w:numPr>
        <w:ilvl w:val="3"/>
        <w:numId w:val="2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styleId="18">
    <w:name w:val="toc 1"/>
    <w:basedOn w:val="a2"/>
    <w:next w:val="a2"/>
    <w:uiPriority w:val="39"/>
    <w:rsid w:val="00DD130A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9">
    <w:name w:val="toc 2"/>
    <w:basedOn w:val="a2"/>
    <w:next w:val="a2"/>
    <w:uiPriority w:val="39"/>
    <w:rsid w:val="00DD130A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9">
    <w:name w:val="toc 3"/>
    <w:basedOn w:val="a2"/>
    <w:next w:val="a2"/>
    <w:uiPriority w:val="39"/>
    <w:rsid w:val="00DD130A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styleId="af">
    <w:name w:val="Hyperlink"/>
    <w:uiPriority w:val="99"/>
    <w:rsid w:val="00DD130A"/>
    <w:rPr>
      <w:color w:val="0000FF"/>
      <w:u w:val="single"/>
    </w:rPr>
  </w:style>
  <w:style w:type="paragraph" w:styleId="af0">
    <w:name w:val="header"/>
    <w:basedOn w:val="a2"/>
    <w:link w:val="af1"/>
    <w:rsid w:val="00DD130A"/>
  </w:style>
  <w:style w:type="character" w:customStyle="1" w:styleId="af1">
    <w:name w:val="Верхний колонтитул Знак"/>
    <w:link w:val="af0"/>
    <w:rsid w:val="000F4291"/>
    <w:rPr>
      <w:snapToGrid w:val="0"/>
      <w:color w:val="000000"/>
      <w:sz w:val="24"/>
    </w:rPr>
  </w:style>
  <w:style w:type="paragraph" w:styleId="af2">
    <w:name w:val="footer"/>
    <w:aliases w:val="Не удалять!"/>
    <w:link w:val="af3"/>
    <w:rsid w:val="00DD130A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customStyle="1" w:styleId="af3">
    <w:name w:val="Нижний колонтитул Знак"/>
    <w:aliases w:val="Не удалять! Знак"/>
    <w:link w:val="af2"/>
    <w:rsid w:val="00DD130A"/>
    <w:rPr>
      <w:rFonts w:ascii="Arial" w:hAnsi="Arial"/>
      <w:i/>
      <w:sz w:val="16"/>
      <w:lang w:val="en-US"/>
    </w:rPr>
  </w:style>
  <w:style w:type="paragraph" w:customStyle="1" w:styleId="EBTablenorm">
    <w:name w:val="_EB_Table_norm"/>
    <w:link w:val="EBTablenorm0"/>
    <w:rsid w:val="000F4291"/>
    <w:pPr>
      <w:spacing w:before="60" w:after="60"/>
      <w:contextualSpacing/>
      <w:jc w:val="both"/>
    </w:pPr>
    <w:rPr>
      <w:sz w:val="28"/>
    </w:rPr>
  </w:style>
  <w:style w:type="paragraph" w:customStyle="1" w:styleId="EBTableHead">
    <w:name w:val="_EB_Table_Head"/>
    <w:basedOn w:val="a2"/>
    <w:rsid w:val="000F4291"/>
    <w:pPr>
      <w:keepNext/>
      <w:suppressAutoHyphens/>
      <w:spacing w:before="60" w:after="60"/>
      <w:contextualSpacing/>
      <w:jc w:val="center"/>
    </w:pPr>
    <w:rPr>
      <w:b/>
      <w:bCs/>
      <w:sz w:val="28"/>
    </w:rPr>
  </w:style>
  <w:style w:type="character" w:customStyle="1" w:styleId="EBNormal">
    <w:name w:val="_EB_Normal Знак"/>
    <w:link w:val="EBNormal0"/>
    <w:rsid w:val="000F4291"/>
    <w:rPr>
      <w:sz w:val="24"/>
      <w:lang w:val="ru-RU" w:eastAsia="ru-RU" w:bidi="ar-SA"/>
    </w:rPr>
  </w:style>
  <w:style w:type="paragraph" w:customStyle="1" w:styleId="EBNormal0">
    <w:name w:val="_EB_Normal"/>
    <w:link w:val="EBNormal"/>
    <w:rsid w:val="000F4291"/>
    <w:pPr>
      <w:spacing w:before="120" w:after="60"/>
      <w:ind w:firstLine="567"/>
      <w:contextualSpacing/>
      <w:jc w:val="both"/>
    </w:pPr>
    <w:rPr>
      <w:sz w:val="24"/>
    </w:rPr>
  </w:style>
  <w:style w:type="paragraph" w:styleId="af4">
    <w:name w:val="annotation text"/>
    <w:basedOn w:val="a2"/>
    <w:link w:val="af5"/>
    <w:rsid w:val="00DD130A"/>
    <w:rPr>
      <w:snapToGrid/>
      <w:sz w:val="20"/>
    </w:rPr>
  </w:style>
  <w:style w:type="character" w:customStyle="1" w:styleId="af5">
    <w:name w:val="Текст примечания Знак"/>
    <w:link w:val="af4"/>
    <w:rsid w:val="00DD130A"/>
    <w:rPr>
      <w:color w:val="000000"/>
    </w:rPr>
  </w:style>
  <w:style w:type="character" w:customStyle="1" w:styleId="CommentTextChar">
    <w:name w:val="Comment Text Char"/>
    <w:basedOn w:val="a4"/>
    <w:rsid w:val="000F4291"/>
  </w:style>
  <w:style w:type="character" w:styleId="af6">
    <w:name w:val="annotation reference"/>
    <w:uiPriority w:val="99"/>
    <w:rsid w:val="00DD130A"/>
    <w:rPr>
      <w:sz w:val="16"/>
      <w:szCs w:val="16"/>
    </w:rPr>
  </w:style>
  <w:style w:type="paragraph" w:styleId="af7">
    <w:name w:val="Balloon Text"/>
    <w:basedOn w:val="a2"/>
    <w:link w:val="af8"/>
    <w:rsid w:val="00DD130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0F4291"/>
    <w:rPr>
      <w:rFonts w:ascii="Tahoma" w:hAnsi="Tahoma" w:cs="Tahoma"/>
      <w:snapToGrid w:val="0"/>
      <w:color w:val="000000"/>
      <w:sz w:val="16"/>
      <w:szCs w:val="16"/>
    </w:rPr>
  </w:style>
  <w:style w:type="paragraph" w:styleId="af9">
    <w:name w:val="caption"/>
    <w:aliases w:val="Название объекта Знак,Название объекта Знак1 Знак,Название объекта Знак Знак Знак,Name_object Знак Знак Знак,Наименование объекта Знак Знак Знак,Name_object Знак1 Знак,Наименование объекта Знак1 Знак,Ви6,&quot;Таблица N&quot;,Рисунок название сти"/>
    <w:basedOn w:val="a2"/>
    <w:next w:val="a2"/>
    <w:link w:val="19"/>
    <w:rsid w:val="00DD130A"/>
    <w:rPr>
      <w:bCs/>
      <w:sz w:val="28"/>
    </w:rPr>
  </w:style>
  <w:style w:type="paragraph" w:customStyle="1" w:styleId="EBTableListMark">
    <w:name w:val="_EB_Table_List_Mark"/>
    <w:link w:val="EBTableListMark0"/>
    <w:rsid w:val="000F4291"/>
    <w:pPr>
      <w:tabs>
        <w:tab w:val="left" w:pos="170"/>
      </w:tabs>
      <w:spacing w:before="60" w:after="60"/>
    </w:pPr>
    <w:rPr>
      <w:sz w:val="28"/>
    </w:rPr>
  </w:style>
  <w:style w:type="character" w:customStyle="1" w:styleId="EBTableListMark0">
    <w:name w:val="_EB_Table_List_Mark Знак"/>
    <w:link w:val="EBTableListMark"/>
    <w:rsid w:val="000F4291"/>
    <w:rPr>
      <w:sz w:val="28"/>
      <w:lang w:bidi="ar-SA"/>
    </w:rPr>
  </w:style>
  <w:style w:type="paragraph" w:customStyle="1" w:styleId="NewNormal">
    <w:name w:val="_New_Normal"/>
    <w:link w:val="NewNormal0"/>
    <w:rsid w:val="000F4291"/>
    <w:pPr>
      <w:spacing w:before="120" w:after="120" w:line="360" w:lineRule="auto"/>
      <w:ind w:firstLine="567"/>
      <w:contextualSpacing/>
      <w:jc w:val="both"/>
    </w:pPr>
    <w:rPr>
      <w:sz w:val="22"/>
    </w:rPr>
  </w:style>
  <w:style w:type="character" w:customStyle="1" w:styleId="NewNormal0">
    <w:name w:val="_New_Normal Знак Знак"/>
    <w:link w:val="NewNormal"/>
    <w:locked/>
    <w:rsid w:val="000F4291"/>
    <w:rPr>
      <w:sz w:val="22"/>
      <w:lang w:bidi="ar-SA"/>
    </w:rPr>
  </w:style>
  <w:style w:type="paragraph" w:styleId="afa">
    <w:name w:val="Document Map"/>
    <w:basedOn w:val="a2"/>
    <w:link w:val="afb"/>
    <w:rsid w:val="00DD130A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link w:val="afa"/>
    <w:rsid w:val="000F4291"/>
    <w:rPr>
      <w:rFonts w:ascii="Tahoma" w:hAnsi="Tahoma" w:cs="Tahoma"/>
      <w:snapToGrid w:val="0"/>
      <w:color w:val="000000"/>
      <w:sz w:val="24"/>
      <w:shd w:val="clear" w:color="auto" w:fill="000080"/>
    </w:rPr>
  </w:style>
  <w:style w:type="character" w:customStyle="1" w:styleId="17">
    <w:name w:val="Заголовок 1 Знак"/>
    <w:aliases w:val="1 Знак,H1 Знак,Section Знак,Document Header1 Знак,h1 Знак,app heading 1 Знак,ITT t1 Знак,II+ Знак,I Знак,H11 Знак,H12 Знак,H13 Знак,H14 Знак,H15 Знак,H16 Знак,H17 Знак,H18 Знак,... Знак,Заголов Знак,Çàãîëîâ Знак,ch Знак,Глава Знак"/>
    <w:link w:val="14"/>
    <w:rsid w:val="00DD130A"/>
    <w:rPr>
      <w:rFonts w:ascii="Arial" w:hAnsi="Arial"/>
      <w:b/>
      <w:bCs/>
      <w:snapToGrid w:val="0"/>
      <w:color w:val="000000"/>
      <w:sz w:val="36"/>
    </w:rPr>
  </w:style>
  <w:style w:type="paragraph" w:customStyle="1" w:styleId="OTRTableHead">
    <w:name w:val="OTR_Table_Head"/>
    <w:basedOn w:val="a2"/>
    <w:link w:val="OTRTableHead0"/>
    <w:rsid w:val="000F4291"/>
    <w:pPr>
      <w:keepNext/>
      <w:spacing w:before="60" w:after="60"/>
      <w:jc w:val="center"/>
    </w:pPr>
    <w:rPr>
      <w:b/>
    </w:rPr>
  </w:style>
  <w:style w:type="character" w:customStyle="1" w:styleId="OTRTableHead0">
    <w:name w:val="OTR_Table_Head Знак"/>
    <w:link w:val="OTRTableHead"/>
    <w:locked/>
    <w:rsid w:val="000F4291"/>
    <w:rPr>
      <w:b/>
      <w:sz w:val="24"/>
    </w:rPr>
  </w:style>
  <w:style w:type="paragraph" w:customStyle="1" w:styleId="Sign">
    <w:name w:val="_Sign"/>
    <w:basedOn w:val="a2"/>
    <w:next w:val="NewNormal"/>
    <w:uiPriority w:val="99"/>
    <w:rsid w:val="000F4291"/>
    <w:pPr>
      <w:keepNext/>
      <w:contextualSpacing/>
      <w:jc w:val="center"/>
    </w:pPr>
    <w:rPr>
      <w:rFonts w:eastAsia="Calibri"/>
      <w:b/>
    </w:rPr>
  </w:style>
  <w:style w:type="paragraph" w:customStyle="1" w:styleId="afc">
    <w:name w:val="Обычный_табл"/>
    <w:basedOn w:val="afd"/>
    <w:uiPriority w:val="99"/>
    <w:rsid w:val="000F4291"/>
    <w:pPr>
      <w:spacing w:before="40" w:after="40"/>
      <w:ind w:left="0"/>
    </w:pPr>
  </w:style>
  <w:style w:type="paragraph" w:styleId="afd">
    <w:name w:val="Normal Indent"/>
    <w:basedOn w:val="a2"/>
    <w:rsid w:val="000F4291"/>
    <w:pPr>
      <w:ind w:left="708"/>
    </w:pPr>
  </w:style>
  <w:style w:type="paragraph" w:customStyle="1" w:styleId="a0">
    <w:name w:val="ТребНумСпис"/>
    <w:rsid w:val="000F4291"/>
    <w:pPr>
      <w:numPr>
        <w:numId w:val="3"/>
      </w:numPr>
      <w:spacing w:before="120"/>
    </w:pPr>
    <w:rPr>
      <w:rFonts w:ascii="Verdana" w:hAnsi="Verdana"/>
      <w:iCs/>
      <w:sz w:val="18"/>
      <w:szCs w:val="22"/>
      <w:lang w:eastAsia="en-US"/>
    </w:rPr>
  </w:style>
  <w:style w:type="table" w:styleId="afe">
    <w:name w:val="Table Grid"/>
    <w:basedOn w:val="a5"/>
    <w:uiPriority w:val="39"/>
    <w:rsid w:val="00DD130A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RListmark1">
    <w:name w:val="_OTR_List_mark1"/>
    <w:link w:val="OTRListmark10"/>
    <w:rsid w:val="000F4291"/>
    <w:pPr>
      <w:numPr>
        <w:numId w:val="4"/>
      </w:numPr>
    </w:pPr>
    <w:rPr>
      <w:snapToGrid w:val="0"/>
      <w:sz w:val="24"/>
    </w:rPr>
  </w:style>
  <w:style w:type="paragraph" w:styleId="aff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2"/>
    <w:uiPriority w:val="34"/>
    <w:qFormat/>
    <w:rsid w:val="00DD130A"/>
    <w:pPr>
      <w:ind w:left="708"/>
    </w:pPr>
    <w:rPr>
      <w:sz w:val="28"/>
    </w:rPr>
  </w:style>
  <w:style w:type="paragraph" w:styleId="aff0">
    <w:name w:val="annotation subject"/>
    <w:basedOn w:val="af4"/>
    <w:next w:val="af4"/>
    <w:link w:val="aff1"/>
    <w:rsid w:val="00DD130A"/>
    <w:rPr>
      <w:b/>
      <w:bCs/>
    </w:rPr>
  </w:style>
  <w:style w:type="character" w:customStyle="1" w:styleId="aff1">
    <w:name w:val="Тема примечания Знак"/>
    <w:link w:val="aff0"/>
    <w:rsid w:val="000F4291"/>
    <w:rPr>
      <w:b/>
      <w:bCs/>
      <w:color w:val="000000"/>
    </w:rPr>
  </w:style>
  <w:style w:type="paragraph" w:customStyle="1" w:styleId="Body1">
    <w:name w:val="Body 1"/>
    <w:rsid w:val="000F4291"/>
    <w:rPr>
      <w:rFonts w:ascii="Helvetica" w:eastAsia="Arial Unicode MS" w:hAnsi="Helvetica"/>
      <w:color w:val="000000"/>
      <w:sz w:val="24"/>
    </w:rPr>
  </w:style>
  <w:style w:type="paragraph" w:customStyle="1" w:styleId="TableCellL">
    <w:name w:val="Table Cell L"/>
    <w:basedOn w:val="a2"/>
    <w:rsid w:val="000F4291"/>
    <w:pPr>
      <w:numPr>
        <w:numId w:val="5"/>
      </w:numPr>
      <w:tabs>
        <w:tab w:val="clear" w:pos="360"/>
      </w:tabs>
      <w:ind w:left="0" w:firstLine="0"/>
      <w:jc w:val="left"/>
    </w:pPr>
    <w:rPr>
      <w:lang w:eastAsia="en-US"/>
    </w:rPr>
  </w:style>
  <w:style w:type="character" w:customStyle="1" w:styleId="CommentTextChar4">
    <w:name w:val="Comment Text Char4"/>
    <w:locked/>
    <w:rsid w:val="000F4291"/>
    <w:rPr>
      <w:lang w:val="en-US" w:eastAsia="en-US" w:bidi="ar-SA"/>
    </w:rPr>
  </w:style>
  <w:style w:type="paragraph" w:customStyle="1" w:styleId="10">
    <w:name w:val="_Заг.1"/>
    <w:next w:val="a2"/>
    <w:rsid w:val="000F4291"/>
    <w:pPr>
      <w:pageBreakBefore/>
      <w:numPr>
        <w:numId w:val="6"/>
      </w:numPr>
      <w:suppressAutoHyphens/>
      <w:spacing w:before="360" w:after="240"/>
      <w:outlineLvl w:val="0"/>
    </w:pPr>
    <w:rPr>
      <w:rFonts w:ascii="Arial" w:hAnsi="Arial" w:cs="Arial"/>
      <w:b/>
      <w:bCs/>
      <w:sz w:val="30"/>
      <w:szCs w:val="32"/>
    </w:rPr>
  </w:style>
  <w:style w:type="paragraph" w:customStyle="1" w:styleId="2">
    <w:name w:val="_Заг.2"/>
    <w:next w:val="a2"/>
    <w:rsid w:val="000F4291"/>
    <w:pPr>
      <w:numPr>
        <w:ilvl w:val="1"/>
        <w:numId w:val="6"/>
      </w:numPr>
      <w:suppressAutoHyphens/>
      <w:spacing w:before="360" w:after="240"/>
      <w:outlineLvl w:val="1"/>
    </w:pPr>
    <w:rPr>
      <w:rFonts w:ascii="Arial" w:hAnsi="Arial" w:cs="Arial"/>
      <w:b/>
      <w:bCs/>
      <w:iCs/>
      <w:sz w:val="26"/>
      <w:szCs w:val="28"/>
    </w:rPr>
  </w:style>
  <w:style w:type="paragraph" w:customStyle="1" w:styleId="3">
    <w:name w:val="_Заг.3"/>
    <w:next w:val="a2"/>
    <w:rsid w:val="000F4291"/>
    <w:pPr>
      <w:numPr>
        <w:ilvl w:val="2"/>
        <w:numId w:val="6"/>
      </w:numPr>
      <w:suppressAutoHyphens/>
      <w:spacing w:before="360" w:after="240"/>
      <w:outlineLvl w:val="2"/>
    </w:pPr>
    <w:rPr>
      <w:rFonts w:ascii="Arial" w:hAnsi="Arial" w:cs="Arial"/>
      <w:b/>
      <w:bCs/>
      <w:i/>
      <w:iCs/>
      <w:sz w:val="24"/>
      <w:szCs w:val="28"/>
    </w:rPr>
  </w:style>
  <w:style w:type="paragraph" w:customStyle="1" w:styleId="12">
    <w:name w:val="_Заг1.подПункт"/>
    <w:rsid w:val="000F4291"/>
    <w:pPr>
      <w:numPr>
        <w:ilvl w:val="4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11">
    <w:name w:val="_Заг1.Пункт"/>
    <w:rsid w:val="000F4291"/>
    <w:pPr>
      <w:numPr>
        <w:ilvl w:val="3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1">
    <w:name w:val="_Заг2.подПункт"/>
    <w:rsid w:val="000F4291"/>
    <w:pPr>
      <w:numPr>
        <w:ilvl w:val="6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0">
    <w:name w:val="_Заг2.Пункт"/>
    <w:rsid w:val="000F4291"/>
    <w:pPr>
      <w:numPr>
        <w:ilvl w:val="5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1">
    <w:name w:val="_Заг3.подПункт"/>
    <w:rsid w:val="000F4291"/>
    <w:pPr>
      <w:numPr>
        <w:ilvl w:val="8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0">
    <w:name w:val="_Заг3.Пункт"/>
    <w:rsid w:val="000F4291"/>
    <w:pPr>
      <w:numPr>
        <w:ilvl w:val="7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numbering" w:customStyle="1" w:styleId="24">
    <w:name w:val="Стиль2"/>
    <w:uiPriority w:val="99"/>
    <w:rsid w:val="000F4291"/>
    <w:pPr>
      <w:numPr>
        <w:numId w:val="7"/>
      </w:numPr>
    </w:pPr>
  </w:style>
  <w:style w:type="paragraph" w:customStyle="1" w:styleId="-">
    <w:name w:val="Табл-текст"/>
    <w:basedOn w:val="a2"/>
    <w:link w:val="-0"/>
    <w:qFormat/>
    <w:rsid w:val="000F4291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0">
    <w:name w:val="Табл-текст Знак"/>
    <w:link w:val="-"/>
    <w:locked/>
    <w:rsid w:val="000F4291"/>
    <w:rPr>
      <w:sz w:val="28"/>
    </w:rPr>
  </w:style>
  <w:style w:type="paragraph" w:customStyle="1" w:styleId="-1">
    <w:name w:val="Табл-заголовок"/>
    <w:basedOn w:val="-"/>
    <w:next w:val="-"/>
    <w:link w:val="-2"/>
    <w:rsid w:val="000F4291"/>
    <w:pPr>
      <w:spacing w:before="120" w:after="120"/>
      <w:jc w:val="center"/>
    </w:pPr>
    <w:rPr>
      <w:b/>
    </w:rPr>
  </w:style>
  <w:style w:type="character" w:customStyle="1" w:styleId="-2">
    <w:name w:val="Табл-заголовок Знак"/>
    <w:link w:val="-1"/>
    <w:locked/>
    <w:rsid w:val="000F4291"/>
    <w:rPr>
      <w:b/>
      <w:sz w:val="28"/>
    </w:rPr>
  </w:style>
  <w:style w:type="character" w:customStyle="1" w:styleId="19">
    <w:name w:val="Название объекта Знак1"/>
    <w:aliases w:val="Название объекта Знак Знак,Название объекта Знак1 Знак Знак,Название объекта Знак Знак Знак Знак,Name_object Знак Знак Знак Знак,Наименование объекта Знак Знак Знак Знак,Name_object Знак1 Знак Знак,Ви6 Знак,&quot;Таблица N&quot; Знак"/>
    <w:link w:val="af9"/>
    <w:locked/>
    <w:rsid w:val="000F4291"/>
    <w:rPr>
      <w:bCs/>
      <w:snapToGrid w:val="0"/>
      <w:color w:val="000000"/>
      <w:sz w:val="28"/>
    </w:rPr>
  </w:style>
  <w:style w:type="character" w:customStyle="1" w:styleId="43">
    <w:name w:val="Заголовок 4 Знак"/>
    <w:aliases w:val="h4 Знак,First Subheading Знак,4 Знак,I4 Знак,l4 Знак,heading4 Знак,I41 Знак,41 Знак,l41 Знак,heading41 Знак,(Shift Ctrl 4) Знак,Titre 41 Знак,t4.T4 Знак,4heading Знак,a. Знак,4 dash Знак,d Знак,4 dash1 Знак,d1 Знак,31 Знак,h41 Знак"/>
    <w:link w:val="4"/>
    <w:rsid w:val="00DD130A"/>
    <w:rPr>
      <w:rFonts w:ascii="Arial" w:hAnsi="Arial"/>
      <w:snapToGrid w:val="0"/>
      <w:color w:val="000000"/>
      <w:sz w:val="28"/>
    </w:rPr>
  </w:style>
  <w:style w:type="character" w:customStyle="1" w:styleId="aff2">
    <w:name w:val="Обычный нумерованный Знак"/>
    <w:uiPriority w:val="99"/>
    <w:rsid w:val="000F4291"/>
    <w:rPr>
      <w:rFonts w:eastAsia="Times New Roman"/>
      <w:sz w:val="22"/>
      <w:lang w:eastAsia="en-US"/>
    </w:rPr>
  </w:style>
  <w:style w:type="paragraph" w:customStyle="1" w:styleId="aff3">
    <w:name w:val="Простой"/>
    <w:basedOn w:val="a2"/>
    <w:rsid w:val="000F4291"/>
    <w:pPr>
      <w:spacing w:before="120" w:after="120"/>
      <w:jc w:val="left"/>
    </w:pPr>
    <w:rPr>
      <w:rFonts w:ascii="Arial" w:hAnsi="Arial"/>
      <w:spacing w:val="-5"/>
      <w:sz w:val="20"/>
    </w:rPr>
  </w:style>
  <w:style w:type="character" w:styleId="aff4">
    <w:name w:val="FollowedHyperlink"/>
    <w:rsid w:val="00DD130A"/>
    <w:rPr>
      <w:color w:val="800080"/>
      <w:u w:val="single"/>
    </w:rPr>
  </w:style>
  <w:style w:type="paragraph" w:customStyle="1" w:styleId="xl63">
    <w:name w:val="xl63"/>
    <w:basedOn w:val="a2"/>
    <w:rsid w:val="000F429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4">
    <w:name w:val="xl64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5">
    <w:name w:val="xl65"/>
    <w:basedOn w:val="a2"/>
    <w:rsid w:val="000F429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67">
    <w:name w:val="xl67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68">
    <w:name w:val="xl68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69">
    <w:name w:val="xl69"/>
    <w:basedOn w:val="a2"/>
    <w:rsid w:val="000F429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0">
    <w:name w:val="xl70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1">
    <w:name w:val="xl71"/>
    <w:basedOn w:val="a2"/>
    <w:rsid w:val="000F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2">
    <w:name w:val="xl72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3">
    <w:name w:val="xl73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0F42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5">
    <w:name w:val="xl75"/>
    <w:basedOn w:val="a2"/>
    <w:rsid w:val="000F429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6">
    <w:name w:val="xl76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7">
    <w:name w:val="xl77"/>
    <w:basedOn w:val="a2"/>
    <w:rsid w:val="000F42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9">
    <w:name w:val="xl79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0">
    <w:name w:val="xl80"/>
    <w:basedOn w:val="a2"/>
    <w:rsid w:val="000F429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1">
    <w:name w:val="xl81"/>
    <w:basedOn w:val="a2"/>
    <w:rsid w:val="000F429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2">
    <w:name w:val="xl82"/>
    <w:basedOn w:val="a2"/>
    <w:rsid w:val="000F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3">
    <w:name w:val="xl83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84">
    <w:name w:val="xl84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85">
    <w:name w:val="xl85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2"/>
    <w:rsid w:val="000F429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87">
    <w:name w:val="xl87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88">
    <w:name w:val="xl88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89">
    <w:name w:val="xl89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90">
    <w:name w:val="xl90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1">
    <w:name w:val="xl91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2">
    <w:name w:val="xl92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3">
    <w:name w:val="xl93"/>
    <w:basedOn w:val="a2"/>
    <w:rsid w:val="000F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4">
    <w:name w:val="xl94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5">
    <w:name w:val="xl95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96">
    <w:name w:val="xl96"/>
    <w:basedOn w:val="a2"/>
    <w:rsid w:val="000F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97">
    <w:name w:val="xl97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8">
    <w:name w:val="xl98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99">
    <w:name w:val="xl99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100">
    <w:name w:val="xl100"/>
    <w:basedOn w:val="a2"/>
    <w:rsid w:val="000F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1">
    <w:name w:val="xl101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2">
    <w:name w:val="xl102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103">
    <w:name w:val="xl103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4">
    <w:name w:val="xl104"/>
    <w:basedOn w:val="a2"/>
    <w:rsid w:val="000F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105">
    <w:name w:val="xl105"/>
    <w:basedOn w:val="a2"/>
    <w:rsid w:val="000F42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106">
    <w:name w:val="xl106"/>
    <w:basedOn w:val="a2"/>
    <w:rsid w:val="000F42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7">
    <w:name w:val="xl107"/>
    <w:basedOn w:val="a2"/>
    <w:rsid w:val="000F42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108">
    <w:name w:val="xl108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109">
    <w:name w:val="xl109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110">
    <w:name w:val="xl110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</w:rPr>
  </w:style>
  <w:style w:type="character" w:customStyle="1" w:styleId="aff5">
    <w:name w:val="Гипертекстовая ссылка"/>
    <w:uiPriority w:val="99"/>
    <w:rsid w:val="000F4291"/>
    <w:rPr>
      <w:color w:val="106BBE"/>
    </w:rPr>
  </w:style>
  <w:style w:type="paragraph" w:customStyle="1" w:styleId="TableText">
    <w:name w:val="TableText"/>
    <w:basedOn w:val="a2"/>
    <w:rsid w:val="00DD130A"/>
    <w:pPr>
      <w:keepLines/>
      <w:spacing w:line="288" w:lineRule="auto"/>
      <w:ind w:firstLine="567"/>
    </w:pPr>
    <w:rPr>
      <w:snapToGrid/>
      <w:color w:val="auto"/>
      <w:sz w:val="28"/>
    </w:rPr>
  </w:style>
  <w:style w:type="character" w:customStyle="1" w:styleId="x1a">
    <w:name w:val="x1a"/>
    <w:basedOn w:val="a4"/>
    <w:rsid w:val="000F4291"/>
  </w:style>
  <w:style w:type="paragraph" w:customStyle="1" w:styleId="1a">
    <w:name w:val="Обычный1"/>
    <w:rsid w:val="000F4291"/>
    <w:pPr>
      <w:widowControl w:val="0"/>
      <w:spacing w:line="360" w:lineRule="auto"/>
      <w:ind w:firstLine="720"/>
      <w:jc w:val="both"/>
    </w:pPr>
    <w:rPr>
      <w:color w:val="000000"/>
      <w:sz w:val="24"/>
      <w:szCs w:val="22"/>
    </w:rPr>
  </w:style>
  <w:style w:type="paragraph" w:customStyle="1" w:styleId="aff6">
    <w:name w:val="Прижатый влево"/>
    <w:basedOn w:val="a2"/>
    <w:next w:val="a2"/>
    <w:uiPriority w:val="99"/>
    <w:rsid w:val="000F4291"/>
    <w:pPr>
      <w:autoSpaceDE w:val="0"/>
      <w:autoSpaceDN w:val="0"/>
      <w:adjustRightInd w:val="0"/>
      <w:jc w:val="left"/>
    </w:pPr>
    <w:rPr>
      <w:rFonts w:ascii="Arial" w:hAnsi="Arial" w:cs="Arial"/>
    </w:rPr>
  </w:style>
  <w:style w:type="paragraph" w:styleId="aff7">
    <w:name w:val="Revision"/>
    <w:hidden/>
    <w:uiPriority w:val="99"/>
    <w:semiHidden/>
    <w:rsid w:val="000F4291"/>
    <w:rPr>
      <w:sz w:val="24"/>
      <w:szCs w:val="24"/>
    </w:rPr>
  </w:style>
  <w:style w:type="paragraph" w:styleId="aff8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2"/>
    <w:uiPriority w:val="99"/>
    <w:rsid w:val="00DD130A"/>
    <w:rPr>
      <w:szCs w:val="24"/>
    </w:rPr>
  </w:style>
  <w:style w:type="paragraph" w:customStyle="1" w:styleId="aff9">
    <w:name w:val="Обычный без отступа"/>
    <w:basedOn w:val="a2"/>
    <w:uiPriority w:val="99"/>
    <w:qFormat/>
    <w:rsid w:val="000F4291"/>
    <w:pPr>
      <w:spacing w:before="120" w:line="276" w:lineRule="auto"/>
    </w:pPr>
    <w:rPr>
      <w:rFonts w:eastAsia="Calibri"/>
      <w:lang w:eastAsia="en-US"/>
    </w:rPr>
  </w:style>
  <w:style w:type="paragraph" w:styleId="2a">
    <w:name w:val="Body Text 2"/>
    <w:basedOn w:val="a2"/>
    <w:link w:val="2b"/>
    <w:rsid w:val="000F4291"/>
    <w:pPr>
      <w:spacing w:after="120" w:line="480" w:lineRule="auto"/>
      <w:jc w:val="left"/>
    </w:pPr>
  </w:style>
  <w:style w:type="character" w:customStyle="1" w:styleId="2b">
    <w:name w:val="Основной текст 2 Знак"/>
    <w:link w:val="2a"/>
    <w:rsid w:val="000F4291"/>
    <w:rPr>
      <w:sz w:val="24"/>
      <w:szCs w:val="24"/>
    </w:rPr>
  </w:style>
  <w:style w:type="paragraph" w:customStyle="1" w:styleId="affa">
    <w:name w:val="Обычный текст"/>
    <w:basedOn w:val="a2"/>
    <w:link w:val="affb"/>
    <w:qFormat/>
    <w:rsid w:val="000F4291"/>
    <w:pPr>
      <w:spacing w:line="288" w:lineRule="auto"/>
      <w:ind w:firstLine="720"/>
    </w:pPr>
  </w:style>
  <w:style w:type="character" w:customStyle="1" w:styleId="affb">
    <w:name w:val="Обычный текст Знак"/>
    <w:link w:val="affa"/>
    <w:rsid w:val="000F4291"/>
    <w:rPr>
      <w:sz w:val="24"/>
    </w:rPr>
  </w:style>
  <w:style w:type="character" w:customStyle="1" w:styleId="OTRListmark10">
    <w:name w:val="_OTR_List_mark1 Знак"/>
    <w:link w:val="OTRListmark1"/>
    <w:rsid w:val="000F4291"/>
    <w:rPr>
      <w:snapToGrid w:val="0"/>
      <w:sz w:val="24"/>
    </w:rPr>
  </w:style>
  <w:style w:type="paragraph" w:customStyle="1" w:styleId="OTRNameFigure">
    <w:name w:val="OTR_Name_Figure"/>
    <w:basedOn w:val="a2"/>
    <w:rsid w:val="000F4291"/>
    <w:pPr>
      <w:numPr>
        <w:numId w:val="8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">
    <w:name w:val="t1"/>
    <w:rsid w:val="000F4291"/>
    <w:rPr>
      <w:color w:val="990000"/>
    </w:rPr>
  </w:style>
  <w:style w:type="character" w:customStyle="1" w:styleId="37">
    <w:name w:val="Заголовок 3 Знак"/>
    <w:aliases w:val="h3 Знак,Head 3 Знак,l3+toc 3 Знак,CT Знак,Sub-section Title Знак,l3 Знак,H3 Знак,3 Знак,H31 Знак,H32 Знак,H33 Знак,H34 Знак,H35 Знак,H311 Знак,H36 Знак,H37 Знак,H312 Знак,H38 Знак,H39 Знак,H313 Знак,H310 Знак,H314 Знак,H315 Знак"/>
    <w:link w:val="32"/>
    <w:rsid w:val="00DD130A"/>
    <w:rPr>
      <w:rFonts w:ascii="Arial" w:hAnsi="Arial"/>
      <w:b/>
      <w:bCs/>
      <w:snapToGrid w:val="0"/>
      <w:color w:val="000000"/>
      <w:sz w:val="28"/>
    </w:rPr>
  </w:style>
  <w:style w:type="paragraph" w:styleId="affc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2"/>
    <w:link w:val="affd"/>
    <w:rsid w:val="00DD130A"/>
    <w:pPr>
      <w:ind w:firstLine="567"/>
    </w:pPr>
    <w:rPr>
      <w:sz w:val="28"/>
    </w:rPr>
  </w:style>
  <w:style w:type="character" w:customStyle="1" w:styleId="affd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fc"/>
    <w:rsid w:val="00DD130A"/>
    <w:rPr>
      <w:snapToGrid w:val="0"/>
      <w:color w:val="000000"/>
      <w:sz w:val="28"/>
    </w:rPr>
  </w:style>
  <w:style w:type="paragraph" w:customStyle="1" w:styleId="ASFKTablenorm">
    <w:name w:val="_ASFK_Table_norm"/>
    <w:link w:val="ASFKTablenorm0"/>
    <w:uiPriority w:val="99"/>
    <w:rsid w:val="000F4291"/>
    <w:pPr>
      <w:spacing w:before="60" w:after="60"/>
      <w:contextualSpacing/>
      <w:jc w:val="both"/>
    </w:pPr>
    <w:rPr>
      <w:rFonts w:ascii="Calibri" w:eastAsia="Calibri" w:hAnsi="Calibri"/>
      <w:sz w:val="28"/>
    </w:rPr>
  </w:style>
  <w:style w:type="character" w:customStyle="1" w:styleId="ASFKTablenorm0">
    <w:name w:val="_ASFK_Table_norm Знак"/>
    <w:link w:val="ASFKTablenorm"/>
    <w:uiPriority w:val="99"/>
    <w:rsid w:val="000F4291"/>
    <w:rPr>
      <w:rFonts w:ascii="Calibri" w:eastAsia="Calibri" w:hAnsi="Calibri"/>
      <w:sz w:val="28"/>
      <w:lang w:bidi="ar-SA"/>
    </w:rPr>
  </w:style>
  <w:style w:type="paragraph" w:customStyle="1" w:styleId="OTRNormal">
    <w:name w:val="OTR_Normal"/>
    <w:basedOn w:val="a2"/>
    <w:link w:val="OTRNormal0"/>
    <w:uiPriority w:val="99"/>
    <w:rsid w:val="000F4291"/>
    <w:pPr>
      <w:spacing w:before="60" w:after="120"/>
      <w:ind w:firstLine="567"/>
    </w:pPr>
    <w:rPr>
      <w:rFonts w:eastAsia="Calibri"/>
      <w:sz w:val="20"/>
    </w:rPr>
  </w:style>
  <w:style w:type="character" w:customStyle="1" w:styleId="OTRNormal0">
    <w:name w:val="OTR_Normal Знак"/>
    <w:link w:val="OTRNormal"/>
    <w:uiPriority w:val="99"/>
    <w:locked/>
    <w:rsid w:val="000F4291"/>
    <w:rPr>
      <w:rFonts w:eastAsia="Calibri"/>
    </w:rPr>
  </w:style>
  <w:style w:type="paragraph" w:styleId="44">
    <w:name w:val="toc 4"/>
    <w:basedOn w:val="a2"/>
    <w:next w:val="a2"/>
    <w:autoRedefine/>
    <w:rsid w:val="00DD130A"/>
    <w:pPr>
      <w:ind w:left="720"/>
    </w:pPr>
  </w:style>
  <w:style w:type="paragraph" w:styleId="51">
    <w:name w:val="toc 5"/>
    <w:basedOn w:val="a2"/>
    <w:next w:val="a2"/>
    <w:autoRedefine/>
    <w:rsid w:val="00DD130A"/>
    <w:pPr>
      <w:ind w:left="960"/>
    </w:pPr>
  </w:style>
  <w:style w:type="paragraph" w:styleId="62">
    <w:name w:val="toc 6"/>
    <w:basedOn w:val="a2"/>
    <w:next w:val="a2"/>
    <w:autoRedefine/>
    <w:rsid w:val="00DD130A"/>
    <w:pPr>
      <w:ind w:left="1200"/>
    </w:pPr>
  </w:style>
  <w:style w:type="paragraph" w:styleId="71">
    <w:name w:val="toc 7"/>
    <w:basedOn w:val="a2"/>
    <w:next w:val="a2"/>
    <w:autoRedefine/>
    <w:rsid w:val="00DD130A"/>
    <w:pPr>
      <w:ind w:left="1440"/>
    </w:pPr>
  </w:style>
  <w:style w:type="paragraph" w:styleId="8">
    <w:name w:val="toc 8"/>
    <w:basedOn w:val="a2"/>
    <w:next w:val="a2"/>
    <w:autoRedefine/>
    <w:rsid w:val="00DD130A"/>
    <w:pPr>
      <w:ind w:left="1680"/>
    </w:pPr>
  </w:style>
  <w:style w:type="paragraph" w:styleId="9">
    <w:name w:val="toc 9"/>
    <w:basedOn w:val="a2"/>
    <w:next w:val="a2"/>
    <w:autoRedefine/>
    <w:rsid w:val="00DD130A"/>
    <w:pPr>
      <w:ind w:left="1920"/>
    </w:pPr>
  </w:style>
  <w:style w:type="paragraph" w:customStyle="1" w:styleId="01">
    <w:name w:val="0 Список без нумер 1 ур"/>
    <w:qFormat/>
    <w:rsid w:val="000F4291"/>
    <w:pPr>
      <w:numPr>
        <w:numId w:val="1"/>
      </w:numPr>
      <w:spacing w:line="360" w:lineRule="auto"/>
      <w:contextualSpacing/>
      <w:jc w:val="both"/>
    </w:pPr>
    <w:rPr>
      <w:color w:val="000000"/>
      <w:sz w:val="28"/>
      <w:szCs w:val="24"/>
    </w:rPr>
  </w:style>
  <w:style w:type="paragraph" w:customStyle="1" w:styleId="02">
    <w:name w:val="0 Список без нумер 2 ур"/>
    <w:qFormat/>
    <w:rsid w:val="000F4291"/>
    <w:pPr>
      <w:tabs>
        <w:tab w:val="num" w:pos="1565"/>
      </w:tabs>
      <w:spacing w:line="360" w:lineRule="auto"/>
      <w:ind w:left="1565" w:hanging="431"/>
      <w:jc w:val="both"/>
    </w:pPr>
    <w:rPr>
      <w:color w:val="000000"/>
      <w:sz w:val="28"/>
      <w:szCs w:val="24"/>
    </w:rPr>
  </w:style>
  <w:style w:type="paragraph" w:styleId="affe">
    <w:name w:val="Plain Text"/>
    <w:basedOn w:val="a2"/>
    <w:link w:val="afff"/>
    <w:uiPriority w:val="99"/>
    <w:unhideWhenUsed/>
    <w:rsid w:val="000F429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">
    <w:name w:val="Текст Знак"/>
    <w:link w:val="affe"/>
    <w:uiPriority w:val="99"/>
    <w:rsid w:val="000F4291"/>
    <w:rPr>
      <w:rFonts w:ascii="Consolas" w:eastAsia="Calibri" w:hAnsi="Consolas"/>
      <w:sz w:val="21"/>
      <w:szCs w:val="21"/>
      <w:lang w:eastAsia="en-US"/>
    </w:rPr>
  </w:style>
  <w:style w:type="paragraph" w:customStyle="1" w:styleId="Default">
    <w:name w:val="Default"/>
    <w:rsid w:val="000F42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Обычный для таблиц Знак"/>
    <w:link w:val="a9"/>
    <w:rsid w:val="00A83A8D"/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AA29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uiPriority w:val="99"/>
    <w:rsid w:val="00AA2931"/>
    <w:rPr>
      <w:rFonts w:ascii="Courier New" w:hAnsi="Courier New" w:cs="Courier New"/>
    </w:rPr>
  </w:style>
  <w:style w:type="paragraph" w:customStyle="1" w:styleId="OTRHeader">
    <w:name w:val="OTR_Header"/>
    <w:semiHidden/>
    <w:rsid w:val="007175BD"/>
    <w:pPr>
      <w:ind w:left="21"/>
    </w:pPr>
    <w:rPr>
      <w:rFonts w:ascii="Arial" w:hAnsi="Arial" w:cs="Arial"/>
      <w:b/>
      <w:bCs/>
    </w:rPr>
  </w:style>
  <w:style w:type="character" w:styleId="afff0">
    <w:name w:val="page number"/>
    <w:rsid w:val="00DD130A"/>
    <w:rPr>
      <w:iCs/>
      <w:sz w:val="28"/>
    </w:rPr>
  </w:style>
  <w:style w:type="paragraph" w:customStyle="1" w:styleId="OTRNameTable">
    <w:name w:val="OTR_Name_Table"/>
    <w:basedOn w:val="a2"/>
    <w:link w:val="OTRNameTable0"/>
    <w:qFormat/>
    <w:rsid w:val="007E3E9C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7E3E9C"/>
    <w:rPr>
      <w:b/>
      <w:sz w:val="24"/>
    </w:rPr>
  </w:style>
  <w:style w:type="paragraph" w:customStyle="1" w:styleId="OTRListNum">
    <w:name w:val="OTR_List_Num"/>
    <w:basedOn w:val="a2"/>
    <w:link w:val="OTRListNum0"/>
    <w:rsid w:val="007E3E9C"/>
    <w:pPr>
      <w:numPr>
        <w:numId w:val="9"/>
      </w:numPr>
      <w:spacing w:before="60" w:after="60"/>
    </w:pPr>
  </w:style>
  <w:style w:type="character" w:customStyle="1" w:styleId="OTRListNum0">
    <w:name w:val="OTR_List_Num Знак Знак"/>
    <w:link w:val="OTRListNum"/>
    <w:rsid w:val="007E3E9C"/>
    <w:rPr>
      <w:snapToGrid w:val="0"/>
      <w:color w:val="000000"/>
      <w:sz w:val="24"/>
    </w:rPr>
  </w:style>
  <w:style w:type="paragraph" w:customStyle="1" w:styleId="OTRreq3">
    <w:name w:val="OTR_req3"/>
    <w:basedOn w:val="OTRHeading3"/>
    <w:rsid w:val="003E6400"/>
    <w:pPr>
      <w:keepNext w:val="0"/>
      <w:spacing w:before="120"/>
      <w:contextualSpacing/>
      <w:outlineLvl w:val="9"/>
    </w:pPr>
    <w:rPr>
      <w:rFonts w:ascii="Times New Roman" w:hAnsi="Times New Roman"/>
      <w:b w:val="0"/>
      <w:bCs w:val="0"/>
      <w:sz w:val="24"/>
      <w:szCs w:val="24"/>
    </w:rPr>
  </w:style>
  <w:style w:type="paragraph" w:customStyle="1" w:styleId="OTRHeading5">
    <w:name w:val="OTR_Heading_5"/>
    <w:rsid w:val="003E6400"/>
    <w:pPr>
      <w:numPr>
        <w:ilvl w:val="4"/>
        <w:numId w:val="10"/>
      </w:numPr>
      <w:outlineLvl w:val="4"/>
    </w:pPr>
    <w:rPr>
      <w:sz w:val="24"/>
    </w:rPr>
  </w:style>
  <w:style w:type="paragraph" w:customStyle="1" w:styleId="OTRHeading1">
    <w:name w:val="OTR_Heading_1"/>
    <w:next w:val="a2"/>
    <w:rsid w:val="003E6400"/>
    <w:pPr>
      <w:keepNext/>
      <w:pageBreakBefore/>
      <w:numPr>
        <w:numId w:val="10"/>
      </w:numPr>
      <w:spacing w:before="240" w:after="120"/>
      <w:jc w:val="both"/>
      <w:outlineLvl w:val="0"/>
    </w:pPr>
    <w:rPr>
      <w:rFonts w:ascii="Arial" w:hAnsi="Arial"/>
      <w:b/>
      <w:kern w:val="32"/>
      <w:sz w:val="32"/>
      <w:szCs w:val="32"/>
    </w:rPr>
  </w:style>
  <w:style w:type="paragraph" w:customStyle="1" w:styleId="OTRHeading4">
    <w:name w:val="OTR_Heading_4"/>
    <w:rsid w:val="003E6400"/>
    <w:pPr>
      <w:numPr>
        <w:ilvl w:val="3"/>
        <w:numId w:val="10"/>
      </w:numPr>
      <w:spacing w:before="240" w:after="240"/>
      <w:contextualSpacing/>
      <w:outlineLvl w:val="3"/>
    </w:pPr>
    <w:rPr>
      <w:b/>
      <w:sz w:val="24"/>
      <w:szCs w:val="24"/>
    </w:rPr>
  </w:style>
  <w:style w:type="paragraph" w:customStyle="1" w:styleId="OTRHeading6">
    <w:name w:val="OTR_Heading_6"/>
    <w:rsid w:val="003E6400"/>
    <w:pPr>
      <w:numPr>
        <w:ilvl w:val="5"/>
        <w:numId w:val="10"/>
      </w:numPr>
      <w:spacing w:before="120" w:after="120"/>
      <w:contextualSpacing/>
      <w:outlineLvl w:val="5"/>
    </w:pPr>
    <w:rPr>
      <w:sz w:val="24"/>
    </w:rPr>
  </w:style>
  <w:style w:type="paragraph" w:customStyle="1" w:styleId="OTRHeading7">
    <w:name w:val="OTR_Heading_7"/>
    <w:rsid w:val="003E6400"/>
    <w:pPr>
      <w:numPr>
        <w:ilvl w:val="6"/>
        <w:numId w:val="10"/>
      </w:numPr>
      <w:tabs>
        <w:tab w:val="clear" w:pos="1562"/>
        <w:tab w:val="num" w:pos="2520"/>
      </w:tabs>
      <w:spacing w:before="120" w:after="120"/>
      <w:ind w:left="2517" w:hanging="1474"/>
      <w:contextualSpacing/>
      <w:outlineLvl w:val="6"/>
    </w:pPr>
    <w:rPr>
      <w:sz w:val="24"/>
    </w:rPr>
  </w:style>
  <w:style w:type="paragraph" w:customStyle="1" w:styleId="OTRHeading8">
    <w:name w:val="OTR_Heading_8"/>
    <w:rsid w:val="003E6400"/>
    <w:pPr>
      <w:numPr>
        <w:ilvl w:val="7"/>
        <w:numId w:val="10"/>
      </w:numPr>
      <w:tabs>
        <w:tab w:val="clear" w:pos="1706"/>
        <w:tab w:val="num" w:pos="3060"/>
      </w:tabs>
      <w:spacing w:before="120" w:after="120"/>
      <w:ind w:left="3056" w:hanging="1797"/>
      <w:outlineLvl w:val="7"/>
    </w:pPr>
    <w:rPr>
      <w:sz w:val="24"/>
    </w:rPr>
  </w:style>
  <w:style w:type="paragraph" w:customStyle="1" w:styleId="OTRHeading9">
    <w:name w:val="OTR_Heading_9"/>
    <w:rsid w:val="003E6400"/>
    <w:pPr>
      <w:numPr>
        <w:ilvl w:val="8"/>
        <w:numId w:val="10"/>
      </w:numPr>
      <w:tabs>
        <w:tab w:val="clear" w:pos="1850"/>
        <w:tab w:val="num" w:pos="3240"/>
      </w:tabs>
      <w:spacing w:before="120" w:after="120"/>
      <w:ind w:left="3237" w:hanging="1797"/>
      <w:contextualSpacing/>
      <w:outlineLvl w:val="8"/>
    </w:pPr>
    <w:rPr>
      <w:sz w:val="24"/>
    </w:rPr>
  </w:style>
  <w:style w:type="paragraph" w:customStyle="1" w:styleId="OTRHeading2">
    <w:name w:val="OTR_Heading_2"/>
    <w:next w:val="a2"/>
    <w:rsid w:val="003E6400"/>
    <w:pPr>
      <w:keepNext/>
      <w:numPr>
        <w:ilvl w:val="1"/>
        <w:numId w:val="10"/>
      </w:numPr>
      <w:spacing w:before="240" w:after="120"/>
      <w:jc w:val="both"/>
      <w:outlineLvl w:val="1"/>
    </w:pPr>
    <w:rPr>
      <w:rFonts w:ascii="Arial" w:hAnsi="Arial"/>
      <w:b/>
      <w:bCs/>
      <w:iCs/>
      <w:sz w:val="28"/>
      <w:szCs w:val="28"/>
    </w:rPr>
  </w:style>
  <w:style w:type="paragraph" w:customStyle="1" w:styleId="OTRHeading3">
    <w:name w:val="OTR_Heading_3"/>
    <w:next w:val="a2"/>
    <w:rsid w:val="003E6400"/>
    <w:pPr>
      <w:keepNext/>
      <w:numPr>
        <w:ilvl w:val="2"/>
        <w:numId w:val="10"/>
      </w:numPr>
      <w:spacing w:before="240" w:after="120"/>
      <w:jc w:val="both"/>
      <w:outlineLvl w:val="2"/>
    </w:pPr>
    <w:rPr>
      <w:rFonts w:ascii="Arial" w:hAnsi="Arial"/>
      <w:b/>
      <w:bCs/>
      <w:sz w:val="26"/>
      <w:szCs w:val="26"/>
    </w:rPr>
  </w:style>
  <w:style w:type="character" w:customStyle="1" w:styleId="apple-converted-space">
    <w:name w:val="apple-converted-space"/>
    <w:basedOn w:val="a4"/>
    <w:rsid w:val="00393CAE"/>
  </w:style>
  <w:style w:type="paragraph" w:customStyle="1" w:styleId="font5">
    <w:name w:val="font5"/>
    <w:basedOn w:val="a2"/>
    <w:rsid w:val="004C36C2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2"/>
    <w:uiPriority w:val="99"/>
    <w:qFormat/>
    <w:rsid w:val="00BE713B"/>
    <w:rPr>
      <w:sz w:val="20"/>
    </w:rPr>
  </w:style>
  <w:style w:type="character" w:customStyle="1" w:styleId="28">
    <w:name w:val="Заголовок 2 Знак"/>
    <w:aliases w:val="H2 Знак,h2 Знак,2 Знак,Heading 2 Hidden Знак,CHS Знак,H2-Heading 2 Знак,l2 Знак,Header2 Знак,22 Знак,heading2 Знак,li... Знак,Section 1.1 Знак,Main Heading Знак,Bold 14 Знак,L2 Знак,list2 Знак,A Знак,A.B.C. Знак,list 2 Знак,t2.T2 Знак"/>
    <w:link w:val="22"/>
    <w:rsid w:val="00DD130A"/>
    <w:rPr>
      <w:rFonts w:ascii="Arial" w:hAnsi="Arial"/>
      <w:b/>
      <w:bCs/>
      <w:snapToGrid w:val="0"/>
      <w:color w:val="000000"/>
      <w:sz w:val="32"/>
    </w:rPr>
  </w:style>
  <w:style w:type="paragraph" w:customStyle="1" w:styleId="enum1">
    <w:name w:val="e_num1"/>
    <w:basedOn w:val="NewNormal"/>
    <w:link w:val="enum10"/>
    <w:qFormat/>
    <w:rsid w:val="00BB05BD"/>
    <w:pPr>
      <w:numPr>
        <w:numId w:val="11"/>
      </w:numPr>
      <w:spacing w:line="360" w:lineRule="exact"/>
    </w:pPr>
    <w:rPr>
      <w:sz w:val="28"/>
      <w:szCs w:val="28"/>
    </w:rPr>
  </w:style>
  <w:style w:type="character" w:customStyle="1" w:styleId="enum10">
    <w:name w:val="e_num1 Знак"/>
    <w:link w:val="enum1"/>
    <w:rsid w:val="00BB05BD"/>
    <w:rPr>
      <w:sz w:val="28"/>
      <w:szCs w:val="28"/>
    </w:rPr>
  </w:style>
  <w:style w:type="paragraph" w:customStyle="1" w:styleId="afff1">
    <w:name w:val="Список нумерованный"/>
    <w:basedOn w:val="a2"/>
    <w:next w:val="a2"/>
    <w:rsid w:val="00DD130A"/>
    <w:pPr>
      <w:spacing w:before="120" w:after="120"/>
      <w:ind w:left="992" w:hanging="425"/>
    </w:pPr>
    <w:rPr>
      <w:sz w:val="28"/>
    </w:rPr>
  </w:style>
  <w:style w:type="paragraph" w:customStyle="1" w:styleId="13">
    <w:name w:val="Список маркированный уровень 1"/>
    <w:basedOn w:val="a2"/>
    <w:link w:val="1b"/>
    <w:autoRedefine/>
    <w:rsid w:val="00DD130A"/>
    <w:pPr>
      <w:keepLines/>
      <w:numPr>
        <w:numId w:val="12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ASFKTableHead">
    <w:name w:val="_ASFK_Table_Head"/>
    <w:basedOn w:val="ASFKTablenorm"/>
    <w:uiPriority w:val="99"/>
    <w:rsid w:val="00527CAB"/>
    <w:pPr>
      <w:keepNext/>
      <w:suppressAutoHyphens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a">
    <w:name w:val="Маркированный абзац"/>
    <w:basedOn w:val="a2"/>
    <w:qFormat/>
    <w:rsid w:val="00E9706B"/>
    <w:pPr>
      <w:numPr>
        <w:numId w:val="13"/>
      </w:numPr>
      <w:spacing w:after="60" w:line="276" w:lineRule="auto"/>
      <w:contextualSpacing/>
    </w:pPr>
    <w:rPr>
      <w:rFonts w:ascii="Calibri" w:hAnsi="Calibri"/>
      <w:sz w:val="28"/>
      <w:lang w:val="en-US" w:eastAsia="en-US"/>
    </w:rPr>
  </w:style>
  <w:style w:type="character" w:customStyle="1" w:styleId="1c">
    <w:name w:val="1 Основной Знак"/>
    <w:link w:val="1d"/>
    <w:locked/>
    <w:rsid w:val="003472B4"/>
    <w:rPr>
      <w:sz w:val="28"/>
    </w:rPr>
  </w:style>
  <w:style w:type="paragraph" w:customStyle="1" w:styleId="1d">
    <w:name w:val="1 Основной"/>
    <w:basedOn w:val="a2"/>
    <w:link w:val="1c"/>
    <w:qFormat/>
    <w:rsid w:val="003472B4"/>
    <w:pPr>
      <w:ind w:firstLine="720"/>
    </w:pPr>
    <w:rPr>
      <w:sz w:val="28"/>
    </w:rPr>
  </w:style>
  <w:style w:type="paragraph" w:styleId="afff2">
    <w:name w:val="table of figures"/>
    <w:basedOn w:val="affc"/>
    <w:next w:val="a2"/>
    <w:uiPriority w:val="99"/>
    <w:rsid w:val="00DD130A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character" w:customStyle="1" w:styleId="1e">
    <w:name w:val="я_Технический стиль 1 Знак"/>
    <w:link w:val="1f"/>
    <w:rsid w:val="00DD130A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2"/>
    <w:link w:val="1e"/>
    <w:qFormat/>
    <w:rsid w:val="00DD130A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napToGrid/>
      <w:szCs w:val="24"/>
    </w:rPr>
  </w:style>
  <w:style w:type="paragraph" w:customStyle="1" w:styleId="a3">
    <w:name w:val="Основной текст (без отступа)"/>
    <w:basedOn w:val="affc"/>
    <w:rsid w:val="00DD130A"/>
    <w:pPr>
      <w:spacing w:before="120" w:after="120"/>
      <w:ind w:firstLine="0"/>
    </w:pPr>
  </w:style>
  <w:style w:type="paragraph" w:customStyle="1" w:styleId="-3">
    <w:name w:val="Титульный лист - текст"/>
    <w:link w:val="-4"/>
    <w:rsid w:val="00DD130A"/>
    <w:rPr>
      <w:sz w:val="28"/>
    </w:rPr>
  </w:style>
  <w:style w:type="paragraph" w:customStyle="1" w:styleId="-5">
    <w:name w:val="Титльный лист - заголовок документа"/>
    <w:basedOn w:val="a2"/>
    <w:rsid w:val="00DD130A"/>
    <w:pPr>
      <w:jc w:val="center"/>
    </w:pPr>
    <w:rPr>
      <w:rFonts w:ascii="Arial" w:hAnsi="Arial"/>
      <w:b/>
      <w:sz w:val="36"/>
    </w:rPr>
  </w:style>
  <w:style w:type="character" w:customStyle="1" w:styleId="afff3">
    <w:name w:val="Выделение подчеркиванием"/>
    <w:qFormat/>
    <w:rsid w:val="00DD130A"/>
    <w:rPr>
      <w:u w:val="single"/>
    </w:rPr>
  </w:style>
  <w:style w:type="paragraph" w:customStyle="1" w:styleId="3a">
    <w:name w:val="я_Технический стиль 3"/>
    <w:basedOn w:val="-3"/>
    <w:link w:val="3b"/>
    <w:qFormat/>
    <w:rsid w:val="00DD130A"/>
    <w:rPr>
      <w:rFonts w:ascii="Arial" w:hAnsi="Arial" w:cs="Arial"/>
      <w:b/>
    </w:rPr>
  </w:style>
  <w:style w:type="character" w:customStyle="1" w:styleId="-4">
    <w:name w:val="Титульный лист - текст Знак"/>
    <w:link w:val="-3"/>
    <w:rsid w:val="00DD130A"/>
    <w:rPr>
      <w:sz w:val="28"/>
    </w:rPr>
  </w:style>
  <w:style w:type="character" w:customStyle="1" w:styleId="3b">
    <w:name w:val="я_Технический стиль 3 Знак"/>
    <w:link w:val="3a"/>
    <w:rsid w:val="00DD130A"/>
    <w:rPr>
      <w:rFonts w:ascii="Arial" w:hAnsi="Arial" w:cs="Arial"/>
      <w:b/>
      <w:sz w:val="28"/>
    </w:rPr>
  </w:style>
  <w:style w:type="paragraph" w:customStyle="1" w:styleId="afff4">
    <w:name w:val="Основной текст (центр/одинарный)"/>
    <w:basedOn w:val="affc"/>
    <w:link w:val="afff5"/>
    <w:rsid w:val="00DD130A"/>
    <w:pPr>
      <w:spacing w:before="120" w:after="120"/>
      <w:ind w:firstLine="0"/>
      <w:jc w:val="center"/>
    </w:pPr>
  </w:style>
  <w:style w:type="character" w:customStyle="1" w:styleId="afff5">
    <w:name w:val="Основной текст (центр/одинарный) Знак"/>
    <w:link w:val="afff4"/>
    <w:rsid w:val="00DD130A"/>
    <w:rPr>
      <w:snapToGrid w:val="0"/>
      <w:color w:val="000000"/>
      <w:sz w:val="28"/>
    </w:rPr>
  </w:style>
  <w:style w:type="paragraph" w:customStyle="1" w:styleId="-6">
    <w:name w:val="Титульный лист - название документа"/>
    <w:basedOn w:val="-5"/>
    <w:link w:val="-7"/>
    <w:rsid w:val="00DD130A"/>
    <w:rPr>
      <w:b w:val="0"/>
    </w:rPr>
  </w:style>
  <w:style w:type="character" w:customStyle="1" w:styleId="-7">
    <w:name w:val="Титульный лист - название документа Знак"/>
    <w:link w:val="-6"/>
    <w:rsid w:val="00DD130A"/>
    <w:rPr>
      <w:rFonts w:ascii="Arial" w:hAnsi="Arial"/>
      <w:snapToGrid w:val="0"/>
      <w:color w:val="000000"/>
      <w:sz w:val="36"/>
    </w:rPr>
  </w:style>
  <w:style w:type="paragraph" w:customStyle="1" w:styleId="16">
    <w:name w:val="ГОСТ_Заголовок_1"/>
    <w:basedOn w:val="a2"/>
    <w:next w:val="a2"/>
    <w:rsid w:val="004C116B"/>
    <w:pPr>
      <w:pageBreakBefore/>
      <w:numPr>
        <w:numId w:val="14"/>
      </w:numPr>
      <w:jc w:val="center"/>
      <w:outlineLvl w:val="0"/>
    </w:pPr>
    <w:rPr>
      <w:b/>
      <w:sz w:val="28"/>
    </w:rPr>
  </w:style>
  <w:style w:type="paragraph" w:customStyle="1" w:styleId="26">
    <w:name w:val="ГОСТ_Заголовок_2"/>
    <w:basedOn w:val="a2"/>
    <w:next w:val="a2"/>
    <w:rsid w:val="004C116B"/>
    <w:pPr>
      <w:numPr>
        <w:ilvl w:val="1"/>
        <w:numId w:val="14"/>
      </w:numPr>
      <w:spacing w:before="360" w:after="240"/>
      <w:outlineLvl w:val="1"/>
    </w:pPr>
    <w:rPr>
      <w:b/>
    </w:rPr>
  </w:style>
  <w:style w:type="paragraph" w:customStyle="1" w:styleId="35">
    <w:name w:val="ГОСТ_Заголовок_3"/>
    <w:basedOn w:val="a2"/>
    <w:next w:val="a2"/>
    <w:rsid w:val="004C116B"/>
    <w:pPr>
      <w:numPr>
        <w:ilvl w:val="2"/>
        <w:numId w:val="14"/>
      </w:numPr>
      <w:spacing w:before="360" w:after="240"/>
      <w:outlineLvl w:val="2"/>
    </w:pPr>
    <w:rPr>
      <w:b/>
    </w:rPr>
  </w:style>
  <w:style w:type="paragraph" w:customStyle="1" w:styleId="41">
    <w:name w:val="ГОСТ_Заголовок_4"/>
    <w:basedOn w:val="a2"/>
    <w:next w:val="a2"/>
    <w:rsid w:val="004C116B"/>
    <w:pPr>
      <w:numPr>
        <w:ilvl w:val="3"/>
        <w:numId w:val="14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C116B"/>
    <w:pPr>
      <w:numPr>
        <w:numId w:val="14"/>
      </w:numPr>
    </w:pPr>
  </w:style>
  <w:style w:type="character" w:customStyle="1" w:styleId="ASFKNameTable0">
    <w:name w:val="_ASFK_Name_Table Знак Знак"/>
    <w:link w:val="ASFKNameTable"/>
    <w:locked/>
    <w:rsid w:val="00EB24F2"/>
    <w:rPr>
      <w:b/>
      <w:sz w:val="24"/>
    </w:rPr>
  </w:style>
  <w:style w:type="paragraph" w:customStyle="1" w:styleId="ASFKNameTable">
    <w:name w:val="_ASFK_Name_Table"/>
    <w:link w:val="ASFKNameTable0"/>
    <w:rsid w:val="00EB24F2"/>
    <w:pPr>
      <w:keepNext/>
      <w:numPr>
        <w:numId w:val="15"/>
      </w:numPr>
      <w:spacing w:before="240" w:after="120"/>
    </w:pPr>
    <w:rPr>
      <w:b/>
      <w:sz w:val="24"/>
    </w:rPr>
  </w:style>
  <w:style w:type="paragraph" w:customStyle="1" w:styleId="afff6">
    <w:name w:val="Абзац нумерация"/>
    <w:basedOn w:val="a2"/>
    <w:qFormat/>
    <w:rsid w:val="00F95CE1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2"/>
    <w:rsid w:val="005C0C3D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xl111">
    <w:name w:val="xl111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2">
    <w:name w:val="xl11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15">
    <w:name w:val="xl115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16">
    <w:name w:val="xl116"/>
    <w:basedOn w:val="a2"/>
    <w:rsid w:val="005C0C3D"/>
    <w:pP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17">
    <w:name w:val="xl117"/>
    <w:basedOn w:val="a2"/>
    <w:rsid w:val="005C0C3D"/>
    <w:pPr>
      <w:shd w:val="clear" w:color="000000" w:fill="FFFF00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18">
    <w:name w:val="xl118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19">
    <w:name w:val="xl119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0">
    <w:name w:val="xl120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21">
    <w:name w:val="xl121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2">
    <w:name w:val="xl12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23">
    <w:name w:val="xl123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24">
    <w:name w:val="xl124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25">
    <w:name w:val="xl125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6">
    <w:name w:val="xl126"/>
    <w:basedOn w:val="a2"/>
    <w:rsid w:val="005C0C3D"/>
    <w:pPr>
      <w:spacing w:before="100" w:beforeAutospacing="1" w:after="100" w:afterAutospacing="1"/>
      <w:jc w:val="left"/>
      <w:textAlignment w:val="top"/>
    </w:pPr>
  </w:style>
  <w:style w:type="paragraph" w:customStyle="1" w:styleId="xl127">
    <w:name w:val="xl127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28">
    <w:name w:val="xl128"/>
    <w:basedOn w:val="a2"/>
    <w:rsid w:val="005C0C3D"/>
    <w:pPr>
      <w:spacing w:before="100" w:beforeAutospacing="1" w:after="100" w:afterAutospacing="1"/>
      <w:jc w:val="left"/>
      <w:textAlignment w:val="center"/>
    </w:pPr>
  </w:style>
  <w:style w:type="paragraph" w:customStyle="1" w:styleId="xl129">
    <w:name w:val="xl129"/>
    <w:basedOn w:val="a2"/>
    <w:rsid w:val="005C0C3D"/>
    <w:pP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31">
    <w:name w:val="xl131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2">
    <w:name w:val="xl13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33">
    <w:name w:val="xl133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34">
    <w:name w:val="xl134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5">
    <w:name w:val="xl135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6">
    <w:name w:val="xl136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FF"/>
      <w:sz w:val="28"/>
      <w:szCs w:val="28"/>
      <w:u w:val="single"/>
    </w:rPr>
  </w:style>
  <w:style w:type="paragraph" w:customStyle="1" w:styleId="xl137">
    <w:name w:val="xl137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8">
    <w:name w:val="xl138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9">
    <w:name w:val="xl139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42">
    <w:name w:val="xl14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</w:style>
  <w:style w:type="paragraph" w:customStyle="1" w:styleId="xl143">
    <w:name w:val="xl143"/>
    <w:basedOn w:val="a2"/>
    <w:rsid w:val="005C0C3D"/>
    <w:pP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44">
    <w:name w:val="xl144"/>
    <w:basedOn w:val="a2"/>
    <w:rsid w:val="005C0C3D"/>
    <w:pP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45">
    <w:name w:val="xl145"/>
    <w:basedOn w:val="a2"/>
    <w:rsid w:val="005C0C3D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6">
    <w:name w:val="xl146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47">
    <w:name w:val="xl147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48">
    <w:name w:val="xl148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49">
    <w:name w:val="xl149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50">
    <w:name w:val="xl150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</w:style>
  <w:style w:type="paragraph" w:customStyle="1" w:styleId="xl151">
    <w:name w:val="xl151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2">
    <w:name w:val="xl152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3">
    <w:name w:val="xl153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54">
    <w:name w:val="xl154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5">
    <w:name w:val="xl155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6">
    <w:name w:val="xl156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7">
    <w:name w:val="xl157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8">
    <w:name w:val="xl158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9">
    <w:name w:val="xl159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0">
    <w:name w:val="xl160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1">
    <w:name w:val="xl161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2">
    <w:name w:val="xl162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3">
    <w:name w:val="xl163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4">
    <w:name w:val="xl164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5">
    <w:name w:val="xl165"/>
    <w:basedOn w:val="a2"/>
    <w:rsid w:val="005C0C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6">
    <w:name w:val="xl166"/>
    <w:basedOn w:val="a2"/>
    <w:rsid w:val="005C0C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7">
    <w:name w:val="xl167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8">
    <w:name w:val="xl168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EBSymBold">
    <w:name w:val="_EB_Sym_Bold"/>
    <w:uiPriority w:val="99"/>
    <w:rsid w:val="009D3B49"/>
    <w:rPr>
      <w:rFonts w:ascii="Times New Roman" w:hAnsi="Times New Roman"/>
      <w:b/>
      <w:sz w:val="28"/>
    </w:rPr>
  </w:style>
  <w:style w:type="paragraph" w:customStyle="1" w:styleId="GOSTNormal">
    <w:name w:val="_GOST_Normal"/>
    <w:link w:val="GOSTNormal0"/>
    <w:rsid w:val="009D3B49"/>
    <w:pPr>
      <w:spacing w:before="120" w:after="60"/>
      <w:ind w:firstLine="567"/>
      <w:contextualSpacing/>
      <w:jc w:val="both"/>
    </w:pPr>
    <w:rPr>
      <w:sz w:val="24"/>
    </w:rPr>
  </w:style>
  <w:style w:type="character" w:customStyle="1" w:styleId="GOSTNormal0">
    <w:name w:val="_GOST_Normal Знак"/>
    <w:link w:val="GOSTNormal"/>
    <w:qFormat/>
    <w:rsid w:val="009D3B49"/>
    <w:rPr>
      <w:sz w:val="24"/>
      <w:lang w:bidi="ar-SA"/>
    </w:rPr>
  </w:style>
  <w:style w:type="paragraph" w:customStyle="1" w:styleId="GOSTListmark2">
    <w:name w:val="_GOST_List_mark2"/>
    <w:rsid w:val="009D3B49"/>
    <w:pPr>
      <w:numPr>
        <w:numId w:val="16"/>
      </w:numPr>
      <w:jc w:val="both"/>
    </w:pPr>
    <w:rPr>
      <w:snapToGrid w:val="0"/>
      <w:sz w:val="24"/>
    </w:rPr>
  </w:style>
  <w:style w:type="paragraph" w:customStyle="1" w:styleId="GOSTListmark3">
    <w:name w:val="_GOST_List_mark3"/>
    <w:basedOn w:val="a2"/>
    <w:rsid w:val="009D3B49"/>
    <w:pPr>
      <w:numPr>
        <w:numId w:val="17"/>
      </w:numPr>
    </w:pPr>
  </w:style>
  <w:style w:type="paragraph" w:customStyle="1" w:styleId="GOSTNormalWithout">
    <w:name w:val="_GOST_Normal_Without"/>
    <w:basedOn w:val="GOSTNormal"/>
    <w:next w:val="GOSTNormal"/>
    <w:rsid w:val="009D3B49"/>
    <w:pPr>
      <w:keepNext/>
    </w:pPr>
  </w:style>
  <w:style w:type="paragraph" w:styleId="a1">
    <w:name w:val="List Bullet"/>
    <w:basedOn w:val="a2"/>
    <w:uiPriority w:val="99"/>
    <w:rsid w:val="00B201AF"/>
    <w:pPr>
      <w:numPr>
        <w:numId w:val="18"/>
      </w:numPr>
      <w:contextualSpacing/>
    </w:pPr>
  </w:style>
  <w:style w:type="paragraph" w:customStyle="1" w:styleId="10-">
    <w:name w:val="Таблица (10) - осн. текст"/>
    <w:basedOn w:val="a2"/>
    <w:rsid w:val="00DD130A"/>
    <w:pPr>
      <w:spacing w:after="60"/>
      <w:ind w:firstLine="5"/>
      <w:jc w:val="left"/>
    </w:pPr>
    <w:rPr>
      <w:rFonts w:ascii="Arial" w:hAnsi="Arial"/>
      <w:sz w:val="20"/>
    </w:rPr>
  </w:style>
  <w:style w:type="character" w:styleId="afff7">
    <w:name w:val="Strong"/>
    <w:uiPriority w:val="22"/>
    <w:qFormat/>
    <w:rsid w:val="00310D83"/>
    <w:rPr>
      <w:b/>
      <w:bCs/>
    </w:rPr>
  </w:style>
  <w:style w:type="character" w:customStyle="1" w:styleId="61">
    <w:name w:val="Заголовок 6 Знак"/>
    <w:link w:val="60"/>
    <w:rsid w:val="00DD130A"/>
    <w:rPr>
      <w:rFonts w:ascii="Arial" w:hAnsi="Arial"/>
      <w:i/>
      <w:sz w:val="22"/>
      <w:lang w:eastAsia="en-US"/>
    </w:rPr>
  </w:style>
  <w:style w:type="character" w:customStyle="1" w:styleId="70">
    <w:name w:val="Заголовок 7 Знак"/>
    <w:link w:val="7"/>
    <w:rsid w:val="000A0BF8"/>
    <w:rPr>
      <w:rFonts w:ascii="Arial" w:hAnsi="Arial"/>
      <w:i/>
      <w:sz w:val="22"/>
      <w:lang w:val="en-US" w:eastAsia="en-US"/>
    </w:rPr>
  </w:style>
  <w:style w:type="paragraph" w:customStyle="1" w:styleId="-8">
    <w:name w:val="Таблица - наименование"/>
    <w:basedOn w:val="a2"/>
    <w:qFormat/>
    <w:rsid w:val="00DD130A"/>
    <w:pPr>
      <w:keepNext/>
      <w:spacing w:before="120"/>
      <w:jc w:val="left"/>
    </w:pPr>
    <w:rPr>
      <w:color w:val="auto"/>
      <w:sz w:val="28"/>
    </w:rPr>
  </w:style>
  <w:style w:type="paragraph" w:customStyle="1" w:styleId="27">
    <w:name w:val="Пункт 2 уровня"/>
    <w:basedOn w:val="22"/>
    <w:link w:val="2c"/>
    <w:rsid w:val="00DD130A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6">
    <w:name w:val="Пункт 3 уровня"/>
    <w:basedOn w:val="32"/>
    <w:link w:val="3c"/>
    <w:rsid w:val="00DD130A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6"/>
    <w:rsid w:val="00DD130A"/>
    <w:rPr>
      <w:bCs/>
      <w:snapToGrid w:val="0"/>
      <w:color w:val="000000"/>
      <w:sz w:val="28"/>
    </w:rPr>
  </w:style>
  <w:style w:type="paragraph" w:customStyle="1" w:styleId="42">
    <w:name w:val="Пункт 4 уровня"/>
    <w:basedOn w:val="4"/>
    <w:link w:val="45"/>
    <w:rsid w:val="00DD130A"/>
    <w:pPr>
      <w:spacing w:before="120"/>
    </w:pPr>
  </w:style>
  <w:style w:type="character" w:customStyle="1" w:styleId="45">
    <w:name w:val="Пункт 4 уровня Знак"/>
    <w:basedOn w:val="43"/>
    <w:link w:val="42"/>
    <w:rsid w:val="00DD130A"/>
    <w:rPr>
      <w:rFonts w:ascii="Arial" w:hAnsi="Arial"/>
      <w:snapToGrid w:val="0"/>
      <w:color w:val="000000"/>
      <w:sz w:val="28"/>
    </w:rPr>
  </w:style>
  <w:style w:type="paragraph" w:customStyle="1" w:styleId="afff8">
    <w:name w:val="Заголовки без нумерации"/>
    <w:basedOn w:val="14"/>
    <w:next w:val="affc"/>
    <w:rsid w:val="00DD130A"/>
    <w:pPr>
      <w:numPr>
        <w:numId w:val="0"/>
      </w:numPr>
    </w:pPr>
  </w:style>
  <w:style w:type="paragraph" w:customStyle="1" w:styleId="10-1">
    <w:name w:val="Таблица (10) - список нум. 1"/>
    <w:basedOn w:val="10-"/>
    <w:rsid w:val="00DD130A"/>
    <w:pPr>
      <w:ind w:left="227" w:hanging="227"/>
    </w:pPr>
    <w:rPr>
      <w:rFonts w:cs="Arial"/>
    </w:rPr>
  </w:style>
  <w:style w:type="paragraph" w:customStyle="1" w:styleId="23">
    <w:name w:val="Список маркированный уровень 2"/>
    <w:basedOn w:val="a2"/>
    <w:rsid w:val="00DD130A"/>
    <w:pPr>
      <w:numPr>
        <w:numId w:val="19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customStyle="1" w:styleId="10-10">
    <w:name w:val="Таблица (10) - сп.марк.ур.1"/>
    <w:basedOn w:val="10-"/>
    <w:rsid w:val="00DD130A"/>
    <w:pPr>
      <w:tabs>
        <w:tab w:val="num" w:pos="171"/>
      </w:tabs>
      <w:ind w:left="170" w:hanging="170"/>
    </w:pPr>
  </w:style>
  <w:style w:type="paragraph" w:styleId="afff9">
    <w:name w:val="footnote text"/>
    <w:basedOn w:val="a2"/>
    <w:link w:val="afffa"/>
    <w:rsid w:val="00DD130A"/>
    <w:rPr>
      <w:rFonts w:ascii="Arial" w:hAnsi="Arial"/>
      <w:sz w:val="20"/>
    </w:rPr>
  </w:style>
  <w:style w:type="character" w:customStyle="1" w:styleId="afffa">
    <w:name w:val="Текст сноски Знак"/>
    <w:link w:val="afff9"/>
    <w:rsid w:val="000A0BF8"/>
    <w:rPr>
      <w:rFonts w:ascii="Arial" w:hAnsi="Arial"/>
      <w:snapToGrid w:val="0"/>
      <w:color w:val="000000"/>
    </w:rPr>
  </w:style>
  <w:style w:type="character" w:styleId="afffb">
    <w:name w:val="footnote reference"/>
    <w:rsid w:val="00DD130A"/>
    <w:rPr>
      <w:vertAlign w:val="superscript"/>
    </w:rPr>
  </w:style>
  <w:style w:type="paragraph" w:customStyle="1" w:styleId="10-2">
    <w:name w:val="Таблица (10) - сп.марк.ур.2"/>
    <w:basedOn w:val="10-"/>
    <w:rsid w:val="00DD130A"/>
    <w:pPr>
      <w:numPr>
        <w:numId w:val="20"/>
      </w:numPr>
    </w:pPr>
    <w:rPr>
      <w:rFonts w:ascii="Times New Roman" w:hAnsi="Times New Roman"/>
      <w:sz w:val="24"/>
    </w:rPr>
  </w:style>
  <w:style w:type="paragraph" w:customStyle="1" w:styleId="afffc">
    <w:name w:val="Заголовок приложения"/>
    <w:basedOn w:val="14"/>
    <w:next w:val="a2"/>
    <w:rsid w:val="00DD130A"/>
    <w:pPr>
      <w:numPr>
        <w:numId w:val="0"/>
      </w:numPr>
      <w:spacing w:before="0"/>
      <w:jc w:val="right"/>
    </w:pPr>
  </w:style>
  <w:style w:type="paragraph" w:customStyle="1" w:styleId="3d">
    <w:name w:val="Список маркированный уровень 3"/>
    <w:basedOn w:val="a2"/>
    <w:rsid w:val="00DD130A"/>
    <w:pPr>
      <w:ind w:left="1701" w:hanging="397"/>
    </w:pPr>
    <w:rPr>
      <w:sz w:val="28"/>
    </w:rPr>
  </w:style>
  <w:style w:type="paragraph" w:customStyle="1" w:styleId="-9">
    <w:name w:val="Рисунок - наименование"/>
    <w:basedOn w:val="a2"/>
    <w:rsid w:val="00DD130A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DD130A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d">
    <w:name w:val="Список общий (ручная нумерация)"/>
    <w:basedOn w:val="affc"/>
    <w:next w:val="a2"/>
    <w:rsid w:val="00DD130A"/>
    <w:pPr>
      <w:spacing w:before="120" w:after="120"/>
      <w:ind w:left="851" w:hanging="284"/>
    </w:pPr>
  </w:style>
  <w:style w:type="paragraph" w:customStyle="1" w:styleId="afffe">
    <w:name w:val="Нумерация"/>
    <w:basedOn w:val="a2"/>
    <w:autoRedefine/>
    <w:rsid w:val="00DD130A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e">
    <w:name w:val="Пункт 3 уровня без нумерации"/>
    <w:basedOn w:val="36"/>
    <w:rsid w:val="00DD130A"/>
    <w:pPr>
      <w:numPr>
        <w:ilvl w:val="0"/>
        <w:numId w:val="0"/>
      </w:numPr>
      <w:ind w:firstLine="567"/>
    </w:pPr>
  </w:style>
  <w:style w:type="paragraph" w:styleId="1f0">
    <w:name w:val="index 1"/>
    <w:basedOn w:val="a2"/>
    <w:next w:val="a2"/>
    <w:autoRedefine/>
    <w:rsid w:val="00DD130A"/>
    <w:pPr>
      <w:ind w:left="240" w:hanging="240"/>
    </w:pPr>
  </w:style>
  <w:style w:type="paragraph" w:styleId="affff">
    <w:name w:val="endnote text"/>
    <w:basedOn w:val="a2"/>
    <w:link w:val="affff0"/>
    <w:rsid w:val="00DD130A"/>
    <w:rPr>
      <w:sz w:val="20"/>
    </w:rPr>
  </w:style>
  <w:style w:type="character" w:customStyle="1" w:styleId="affff0">
    <w:name w:val="Текст концевой сноски Знак"/>
    <w:link w:val="affff"/>
    <w:rsid w:val="00DD130A"/>
    <w:rPr>
      <w:snapToGrid w:val="0"/>
      <w:color w:val="000000"/>
    </w:rPr>
  </w:style>
  <w:style w:type="character" w:styleId="affff1">
    <w:name w:val="endnote reference"/>
    <w:rsid w:val="00DD130A"/>
    <w:rPr>
      <w:vertAlign w:val="superscript"/>
    </w:rPr>
  </w:style>
  <w:style w:type="paragraph" w:customStyle="1" w:styleId="12-">
    <w:name w:val="Таблица (12) - Заголовки"/>
    <w:basedOn w:val="a3"/>
    <w:link w:val="12-0"/>
    <w:qFormat/>
    <w:rsid w:val="00DD130A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3"/>
    <w:link w:val="12-2"/>
    <w:qFormat/>
    <w:rsid w:val="00DD130A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DD130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ff2">
    <w:name w:val="Table Elegant"/>
    <w:basedOn w:val="a5"/>
    <w:rsid w:val="00DD130A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rsid w:val="00DD130A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1">
    <w:name w:val="Светлый список1"/>
    <w:basedOn w:val="a5"/>
    <w:uiPriority w:val="61"/>
    <w:locked/>
    <w:rsid w:val="00DD130A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f3">
    <w:name w:val="Выделение жирным шрифтом"/>
    <w:qFormat/>
    <w:rsid w:val="00DD130A"/>
    <w:rPr>
      <w:b/>
    </w:rPr>
  </w:style>
  <w:style w:type="character" w:customStyle="1" w:styleId="affff4">
    <w:name w:val="Выделение курсивом"/>
    <w:qFormat/>
    <w:rsid w:val="00DD130A"/>
    <w:rPr>
      <w:i/>
    </w:rPr>
  </w:style>
  <w:style w:type="paragraph" w:customStyle="1" w:styleId="2d">
    <w:name w:val="я_Технический стиль 2"/>
    <w:basedOn w:val="-3"/>
    <w:link w:val="2e"/>
    <w:qFormat/>
    <w:rsid w:val="00DD130A"/>
    <w:pPr>
      <w:suppressAutoHyphens/>
    </w:pPr>
    <w:rPr>
      <w:rFonts w:cs="Arial"/>
      <w:u w:val="single"/>
    </w:rPr>
  </w:style>
  <w:style w:type="character" w:customStyle="1" w:styleId="2e">
    <w:name w:val="я_Технический стиль 2 Знак"/>
    <w:link w:val="2d"/>
    <w:rsid w:val="00DD130A"/>
    <w:rPr>
      <w:rFonts w:cs="Arial"/>
      <w:sz w:val="28"/>
      <w:u w:val="single"/>
    </w:rPr>
  </w:style>
  <w:style w:type="character" w:customStyle="1" w:styleId="2c">
    <w:name w:val="Пункт 2 уровня Знак"/>
    <w:link w:val="27"/>
    <w:rsid w:val="00DD130A"/>
    <w:rPr>
      <w:bCs/>
      <w:snapToGrid w:val="0"/>
      <w:color w:val="000000"/>
      <w:sz w:val="28"/>
    </w:rPr>
  </w:style>
  <w:style w:type="character" w:customStyle="1" w:styleId="affff5">
    <w:name w:val="Выделение цветом (желтый)"/>
    <w:qFormat/>
    <w:rsid w:val="00DD130A"/>
    <w:rPr>
      <w:bdr w:val="none" w:sz="0" w:space="0" w:color="auto"/>
      <w:shd w:val="clear" w:color="auto" w:fill="FFFF00"/>
    </w:rPr>
  </w:style>
  <w:style w:type="table" w:customStyle="1" w:styleId="1f2">
    <w:name w:val="Сетка таблицы1"/>
    <w:basedOn w:val="a5"/>
    <w:next w:val="afe"/>
    <w:uiPriority w:val="59"/>
    <w:rsid w:val="00A9720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6">
    <w:name w:val="Emphasis"/>
    <w:qFormat/>
    <w:rsid w:val="00532325"/>
    <w:rPr>
      <w:i/>
      <w:iCs/>
    </w:rPr>
  </w:style>
  <w:style w:type="paragraph" w:customStyle="1" w:styleId="T">
    <w:name w:val="T_ОН_Таблица изменений"/>
    <w:basedOn w:val="a2"/>
    <w:link w:val="T0"/>
    <w:uiPriority w:val="99"/>
    <w:rsid w:val="00A70A65"/>
    <w:pPr>
      <w:spacing w:before="120"/>
      <w:jc w:val="center"/>
    </w:pPr>
    <w:rPr>
      <w:rFonts w:ascii="ISOCPEUR" w:hAnsi="ISOCPEUR"/>
      <w:i/>
      <w:snapToGrid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locked/>
    <w:rsid w:val="00A70A65"/>
    <w:rPr>
      <w:rFonts w:ascii="ISOCPEUR" w:hAnsi="ISOCPEUR"/>
      <w:i/>
      <w:sz w:val="18"/>
      <w:szCs w:val="14"/>
    </w:rPr>
  </w:style>
  <w:style w:type="paragraph" w:customStyle="1" w:styleId="T2">
    <w:name w:val="T_ОН_Заголовки"/>
    <w:basedOn w:val="a2"/>
    <w:uiPriority w:val="99"/>
    <w:rsid w:val="00A70A65"/>
    <w:pPr>
      <w:widowControl w:val="0"/>
      <w:adjustRightInd w:val="0"/>
      <w:spacing w:before="120"/>
      <w:jc w:val="center"/>
      <w:textAlignment w:val="baseline"/>
    </w:pPr>
    <w:rPr>
      <w:rFonts w:ascii="ISOCPEUR" w:hAnsi="ISOCPEUR" w:cs="Arial"/>
      <w:i/>
      <w:snapToGrid/>
      <w:color w:val="auto"/>
      <w:sz w:val="20"/>
      <w:szCs w:val="18"/>
    </w:rPr>
  </w:style>
  <w:style w:type="paragraph" w:customStyle="1" w:styleId="T3">
    <w:name w:val="T_ОН_Дата"/>
    <w:basedOn w:val="a2"/>
    <w:link w:val="T4"/>
    <w:uiPriority w:val="99"/>
    <w:rsid w:val="00A70A65"/>
    <w:pPr>
      <w:spacing w:before="120"/>
      <w:jc w:val="center"/>
    </w:pPr>
    <w:rPr>
      <w:rFonts w:ascii="ISOCPEUR" w:hAnsi="ISOCPEUR"/>
      <w:i/>
      <w:snapToGrid/>
      <w:color w:val="auto"/>
      <w:sz w:val="16"/>
      <w:szCs w:val="16"/>
    </w:rPr>
  </w:style>
  <w:style w:type="character" w:customStyle="1" w:styleId="T4">
    <w:name w:val="T_ОН_Дата Знак"/>
    <w:link w:val="T3"/>
    <w:uiPriority w:val="99"/>
    <w:locked/>
    <w:rsid w:val="00A70A65"/>
    <w:rPr>
      <w:rFonts w:ascii="ISOCPEUR" w:hAnsi="ISOCPEUR"/>
      <w:i/>
      <w:sz w:val="16"/>
      <w:szCs w:val="16"/>
    </w:rPr>
  </w:style>
  <w:style w:type="paragraph" w:customStyle="1" w:styleId="T20">
    <w:name w:val="T_ОН_Лист 2"/>
    <w:basedOn w:val="a2"/>
    <w:uiPriority w:val="99"/>
    <w:rsid w:val="00A70A65"/>
    <w:pPr>
      <w:spacing w:before="40"/>
      <w:jc w:val="center"/>
    </w:pPr>
    <w:rPr>
      <w:rFonts w:ascii="ISOCPEUR" w:hAnsi="ISOCPEUR"/>
      <w:i/>
      <w:snapToGrid/>
      <w:color w:val="auto"/>
      <w:sz w:val="22"/>
      <w:szCs w:val="24"/>
    </w:rPr>
  </w:style>
  <w:style w:type="paragraph" w:customStyle="1" w:styleId="T5">
    <w:name w:val="T_ОН_Номер листа"/>
    <w:basedOn w:val="a2"/>
    <w:uiPriority w:val="99"/>
    <w:rsid w:val="00A70A65"/>
    <w:pPr>
      <w:widowControl w:val="0"/>
      <w:adjustRightInd w:val="0"/>
      <w:spacing w:before="60"/>
      <w:jc w:val="center"/>
      <w:textAlignment w:val="baseline"/>
    </w:pPr>
    <w:rPr>
      <w:rFonts w:ascii="ISOCPEUR" w:hAnsi="ISOCPEUR" w:cs="Arial"/>
      <w:i/>
      <w:snapToGrid/>
      <w:color w:val="auto"/>
      <w:sz w:val="28"/>
      <w:szCs w:val="18"/>
      <w:lang w:val="en-US"/>
    </w:rPr>
  </w:style>
  <w:style w:type="paragraph" w:customStyle="1" w:styleId="T6">
    <w:name w:val="T_ОН_Фирма"/>
    <w:basedOn w:val="a2"/>
    <w:link w:val="T7"/>
    <w:uiPriority w:val="99"/>
    <w:rsid w:val="00A70A65"/>
    <w:pPr>
      <w:spacing w:before="120"/>
      <w:jc w:val="center"/>
    </w:pPr>
    <w:rPr>
      <w:rFonts w:ascii="ISOCPEUR" w:hAnsi="ISOCPEUR"/>
      <w:i/>
      <w:snapToGrid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locked/>
    <w:rsid w:val="00A70A65"/>
    <w:rPr>
      <w:rFonts w:ascii="ISOCPEUR" w:hAnsi="ISOCPEUR"/>
      <w:i/>
      <w:sz w:val="22"/>
      <w:szCs w:val="21"/>
    </w:rPr>
  </w:style>
  <w:style w:type="paragraph" w:customStyle="1" w:styleId="T8">
    <w:name w:val="T_Тит_Обозначение"/>
    <w:basedOn w:val="a2"/>
    <w:uiPriority w:val="99"/>
    <w:rsid w:val="00A70A65"/>
    <w:pPr>
      <w:widowControl w:val="0"/>
      <w:adjustRightInd w:val="0"/>
      <w:spacing w:before="120"/>
      <w:jc w:val="center"/>
      <w:textAlignment w:val="baseline"/>
    </w:pPr>
    <w:rPr>
      <w:rFonts w:ascii="ISOCPEUR" w:hAnsi="ISOCPEUR" w:cs="Arial"/>
      <w:i/>
      <w:snapToGrid/>
      <w:color w:val="auto"/>
      <w:sz w:val="38"/>
      <w:szCs w:val="32"/>
    </w:rPr>
  </w:style>
  <w:style w:type="paragraph" w:styleId="affff7">
    <w:name w:val="Body Text Indent"/>
    <w:basedOn w:val="a2"/>
    <w:link w:val="affff8"/>
    <w:rsid w:val="00136E1E"/>
    <w:pPr>
      <w:spacing w:after="120"/>
      <w:ind w:left="283"/>
    </w:pPr>
  </w:style>
  <w:style w:type="character" w:customStyle="1" w:styleId="affff8">
    <w:name w:val="Основной текст с отступом Знак"/>
    <w:link w:val="affff7"/>
    <w:rsid w:val="00136E1E"/>
    <w:rPr>
      <w:snapToGrid w:val="0"/>
      <w:color w:val="000000"/>
      <w:sz w:val="24"/>
    </w:rPr>
  </w:style>
  <w:style w:type="paragraph" w:customStyle="1" w:styleId="ListTable">
    <w:name w:val="ListTable"/>
    <w:basedOn w:val="a2"/>
    <w:rsid w:val="00A61515"/>
    <w:pPr>
      <w:numPr>
        <w:numId w:val="22"/>
      </w:numPr>
      <w:spacing w:before="120" w:after="120" w:line="276" w:lineRule="auto"/>
      <w:jc w:val="left"/>
    </w:pPr>
    <w:rPr>
      <w:rFonts w:ascii="Calibri" w:eastAsia="Calibri" w:hAnsi="Calibri"/>
      <w:sz w:val="22"/>
      <w:szCs w:val="22"/>
    </w:rPr>
  </w:style>
  <w:style w:type="paragraph" w:customStyle="1" w:styleId="list">
    <w:name w:val="_list"/>
    <w:basedOn w:val="ListTable"/>
    <w:link w:val="list0"/>
    <w:qFormat/>
    <w:rsid w:val="00A61515"/>
    <w:pPr>
      <w:spacing w:after="60" w:line="240" w:lineRule="auto"/>
      <w:ind w:hanging="357"/>
    </w:pPr>
  </w:style>
  <w:style w:type="paragraph" w:customStyle="1" w:styleId="param">
    <w:name w:val="_param"/>
    <w:basedOn w:val="list"/>
    <w:link w:val="param0"/>
    <w:qFormat/>
    <w:rsid w:val="00A61515"/>
    <w:rPr>
      <w:b/>
      <w:i/>
    </w:rPr>
  </w:style>
  <w:style w:type="character" w:customStyle="1" w:styleId="list0">
    <w:name w:val="_list Знак"/>
    <w:link w:val="list"/>
    <w:rsid w:val="00A61515"/>
    <w:rPr>
      <w:rFonts w:ascii="Calibri" w:eastAsia="Calibri" w:hAnsi="Calibri"/>
      <w:snapToGrid w:val="0"/>
      <w:color w:val="000000"/>
      <w:sz w:val="22"/>
      <w:szCs w:val="22"/>
    </w:rPr>
  </w:style>
  <w:style w:type="character" w:customStyle="1" w:styleId="param0">
    <w:name w:val="_param Знак"/>
    <w:link w:val="param"/>
    <w:rsid w:val="00A61515"/>
    <w:rPr>
      <w:rFonts w:ascii="Calibri" w:eastAsia="Calibri" w:hAnsi="Calibri"/>
      <w:b/>
      <w:i/>
      <w:snapToGrid w:val="0"/>
      <w:color w:val="000000"/>
      <w:sz w:val="22"/>
      <w:szCs w:val="22"/>
    </w:rPr>
  </w:style>
  <w:style w:type="character" w:customStyle="1" w:styleId="12-0">
    <w:name w:val="Таблица (12) - Заголовки Знак"/>
    <w:link w:val="12-"/>
    <w:rsid w:val="00A61515"/>
    <w:rPr>
      <w:rFonts w:ascii="Arial" w:hAnsi="Arial" w:cs="Arial"/>
      <w:b/>
      <w:snapToGrid w:val="0"/>
      <w:color w:val="000000"/>
      <w:sz w:val="28"/>
    </w:rPr>
  </w:style>
  <w:style w:type="character" w:customStyle="1" w:styleId="12-2">
    <w:name w:val="Таблица (12) - осн. текст Знак"/>
    <w:link w:val="12-1"/>
    <w:rsid w:val="00A61515"/>
    <w:rPr>
      <w:snapToGrid w:val="0"/>
      <w:color w:val="000000"/>
      <w:sz w:val="24"/>
    </w:rPr>
  </w:style>
  <w:style w:type="paragraph" w:customStyle="1" w:styleId="GOSTTablenorm">
    <w:name w:val="_GOST_Table_norm"/>
    <w:link w:val="GOSTTablenorm0"/>
    <w:qFormat/>
    <w:rsid w:val="00A61515"/>
    <w:pPr>
      <w:ind w:left="57" w:right="57"/>
      <w:jc w:val="both"/>
    </w:pPr>
    <w:rPr>
      <w:sz w:val="22"/>
    </w:rPr>
  </w:style>
  <w:style w:type="character" w:customStyle="1" w:styleId="GOSTTablenorm0">
    <w:name w:val="_GOST_Table_norm Знак"/>
    <w:link w:val="GOSTTablenorm"/>
    <w:qFormat/>
    <w:rsid w:val="00A61515"/>
    <w:rPr>
      <w:sz w:val="22"/>
    </w:rPr>
  </w:style>
  <w:style w:type="paragraph" w:customStyle="1" w:styleId="ASFKNormal">
    <w:name w:val="_ASFK_Normal"/>
    <w:link w:val="ASFKNormal0"/>
    <w:rsid w:val="00A61515"/>
    <w:pPr>
      <w:spacing w:before="120" w:after="60"/>
      <w:ind w:firstLine="567"/>
      <w:contextualSpacing/>
    </w:pPr>
    <w:rPr>
      <w:sz w:val="24"/>
    </w:rPr>
  </w:style>
  <w:style w:type="character" w:customStyle="1" w:styleId="ASFKNormal0">
    <w:name w:val="_ASFK_Normal Знак"/>
    <w:link w:val="ASFKNormal"/>
    <w:rsid w:val="00A61515"/>
    <w:rPr>
      <w:sz w:val="24"/>
    </w:rPr>
  </w:style>
  <w:style w:type="paragraph" w:customStyle="1" w:styleId="1">
    <w:name w:val="Маркир. 1"/>
    <w:basedOn w:val="a2"/>
    <w:link w:val="1f3"/>
    <w:unhideWhenUsed/>
    <w:qFormat/>
    <w:rsid w:val="00A61515"/>
    <w:pPr>
      <w:numPr>
        <w:numId w:val="23"/>
      </w:numPr>
      <w:tabs>
        <w:tab w:val="left" w:pos="170"/>
      </w:tabs>
      <w:spacing w:before="120" w:after="120"/>
      <w:ind w:right="57"/>
      <w:contextualSpacing/>
    </w:pPr>
    <w:rPr>
      <w:snapToGrid/>
      <w:color w:val="auto"/>
      <w:sz w:val="28"/>
    </w:rPr>
  </w:style>
  <w:style w:type="character" w:customStyle="1" w:styleId="1f3">
    <w:name w:val="Маркир. 1 Знак"/>
    <w:link w:val="1"/>
    <w:locked/>
    <w:rsid w:val="00A61515"/>
    <w:rPr>
      <w:sz w:val="28"/>
    </w:rPr>
  </w:style>
  <w:style w:type="character" w:customStyle="1" w:styleId="UnresolvedMention">
    <w:name w:val="Unresolved Mention"/>
    <w:basedOn w:val="a4"/>
    <w:uiPriority w:val="99"/>
    <w:semiHidden/>
    <w:unhideWhenUsed/>
    <w:rsid w:val="00A61515"/>
    <w:rPr>
      <w:color w:val="605E5C"/>
      <w:shd w:val="clear" w:color="auto" w:fill="E1DFDD"/>
    </w:rPr>
  </w:style>
  <w:style w:type="character" w:customStyle="1" w:styleId="y2iqfc">
    <w:name w:val="y2iqfc"/>
    <w:basedOn w:val="a4"/>
    <w:rsid w:val="00A61515"/>
  </w:style>
  <w:style w:type="paragraph" w:styleId="affff9">
    <w:name w:val="TOC Heading"/>
    <w:basedOn w:val="14"/>
    <w:next w:val="a2"/>
    <w:uiPriority w:val="39"/>
    <w:semiHidden/>
    <w:unhideWhenUsed/>
    <w:qFormat/>
    <w:rsid w:val="00A6151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character" w:customStyle="1" w:styleId="objectbox">
    <w:name w:val="objectbox"/>
    <w:basedOn w:val="a4"/>
    <w:rsid w:val="00DC3DCD"/>
  </w:style>
  <w:style w:type="paragraph" w:customStyle="1" w:styleId="IBS">
    <w:name w:val="IBS Основной текст"/>
    <w:link w:val="IBS1"/>
    <w:qFormat/>
    <w:rsid w:val="0063758B"/>
    <w:pPr>
      <w:spacing w:before="120"/>
      <w:jc w:val="both"/>
    </w:pPr>
    <w:rPr>
      <w:rFonts w:ascii="Arial" w:eastAsia="Calibri" w:hAnsi="Arial"/>
      <w:sz w:val="22"/>
      <w:szCs w:val="22"/>
    </w:rPr>
  </w:style>
  <w:style w:type="character" w:customStyle="1" w:styleId="IBS1">
    <w:name w:val="IBS Основной текст Знак1"/>
    <w:link w:val="IBS"/>
    <w:locked/>
    <w:rsid w:val="0063758B"/>
    <w:rPr>
      <w:rFonts w:ascii="Arial" w:eastAsia="Calibri" w:hAnsi="Arial"/>
      <w:sz w:val="22"/>
      <w:szCs w:val="22"/>
    </w:rPr>
  </w:style>
  <w:style w:type="character" w:customStyle="1" w:styleId="1b">
    <w:name w:val="Список маркированный уровень 1 Знак"/>
    <w:link w:val="13"/>
    <w:rsid w:val="007B073E"/>
    <w:rPr>
      <w:snapToGrid w:val="0"/>
      <w:sz w:val="28"/>
    </w:rPr>
  </w:style>
  <w:style w:type="paragraph" w:customStyle="1" w:styleId="5">
    <w:name w:val="Заголовок_5"/>
    <w:basedOn w:val="a2"/>
    <w:qFormat/>
    <w:rsid w:val="00BB0B05"/>
    <w:pPr>
      <w:numPr>
        <w:numId w:val="24"/>
      </w:numPr>
      <w:tabs>
        <w:tab w:val="num" w:pos="2160"/>
      </w:tabs>
      <w:spacing w:before="360" w:after="240"/>
      <w:ind w:left="1287"/>
      <w:outlineLvl w:val="4"/>
    </w:pPr>
    <w:rPr>
      <w:snapToGrid/>
      <w:color w:val="auto"/>
      <w:sz w:val="28"/>
      <w:szCs w:val="28"/>
      <w:lang w:eastAsia="en-US"/>
    </w:rPr>
  </w:style>
  <w:style w:type="character" w:customStyle="1" w:styleId="EBTablenorm0">
    <w:name w:val="_EB_Table_norm Знак"/>
    <w:link w:val="EBTablenorm"/>
    <w:rsid w:val="006677A5"/>
    <w:rPr>
      <w:sz w:val="28"/>
    </w:rPr>
  </w:style>
  <w:style w:type="paragraph" w:customStyle="1" w:styleId="6">
    <w:name w:val="Стиль6"/>
    <w:basedOn w:val="50"/>
    <w:rsid w:val="007C283E"/>
    <w:pPr>
      <w:numPr>
        <w:numId w:val="25"/>
      </w:numPr>
      <w:spacing w:line="240" w:lineRule="auto"/>
    </w:pPr>
    <w:rPr>
      <w:b/>
      <w:i/>
      <w:sz w:val="26"/>
    </w:rPr>
  </w:style>
  <w:style w:type="table" w:customStyle="1" w:styleId="BorderedLined-Accent4">
    <w:name w:val="Bordered &amp; Lined - Accent 4"/>
    <w:basedOn w:val="a5"/>
    <w:uiPriority w:val="99"/>
    <w:rsid w:val="007C283E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paragraph" w:styleId="33">
    <w:name w:val="List Bullet 3"/>
    <w:basedOn w:val="a2"/>
    <w:uiPriority w:val="99"/>
    <w:unhideWhenUsed/>
    <w:rsid w:val="007C283E"/>
    <w:pPr>
      <w:keepLines/>
      <w:numPr>
        <w:numId w:val="26"/>
      </w:numPr>
      <w:ind w:left="0" w:firstLine="709"/>
      <w:contextualSpacing/>
    </w:pPr>
    <w:rPr>
      <w:snapToGrid/>
      <w:color w:val="auto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3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D130A"/>
    <w:pPr>
      <w:jc w:val="both"/>
    </w:pPr>
    <w:rPr>
      <w:snapToGrid w:val="0"/>
      <w:color w:val="000000"/>
      <w:sz w:val="24"/>
    </w:rPr>
  </w:style>
  <w:style w:type="paragraph" w:styleId="14">
    <w:name w:val="heading 1"/>
    <w:aliases w:val="1,H1,Section,Document Header1,h1,app heading 1,ITT t1,II+,I,H11,H12,H13,H14,H15,H16,H17,H18,...,Заголов,Çàãîëîâ,ch,Глава,(раздел),Section 1.0,Part,Heading for Top Section,H111,H121,H131,H141,H151,H161,H171,H19,H112,H122,H132,H142,H152,H162,."/>
    <w:basedOn w:val="a2"/>
    <w:next w:val="27"/>
    <w:link w:val="17"/>
    <w:qFormat/>
    <w:rsid w:val="00DD130A"/>
    <w:pPr>
      <w:keepNext/>
      <w:numPr>
        <w:numId w:val="21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aliases w:val="H2,h2,2,Heading 2 Hidden,CHS,H2-Heading 2,l2,Header2,22,heading2,li...,Section 1.1,Main Heading,Bold 14,L2,list2,A,A.B.C.,list 2,Heading2,Heading Indent No L2,UNDERRUBRIK 1-2,Fonctionnalité,Titre 21,t2.T2,Table2,ITT t2,H2-Heading 21,Header 2"/>
    <w:basedOn w:val="a2"/>
    <w:next w:val="36"/>
    <w:link w:val="28"/>
    <w:qFormat/>
    <w:rsid w:val="00DD130A"/>
    <w:pPr>
      <w:keepNext/>
      <w:numPr>
        <w:ilvl w:val="1"/>
        <w:numId w:val="21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aliases w:val="h3,Head 3,l3+toc 3,CT,Sub-section Title,l3,H3,3,H31,H32,H33,H34,H35,H311,H36,H37,H312,H38,H39,H313,H310,H314,H315,H316,H317,H321,H331,H341,H351,H3111,H361,H371,H3121,H381,H391,H3131,H3101,H3141,H3151,H3161,H318,H319,Minor,h:3,Heading 3 Char"/>
    <w:basedOn w:val="a2"/>
    <w:next w:val="42"/>
    <w:link w:val="37"/>
    <w:qFormat/>
    <w:rsid w:val="00DD130A"/>
    <w:pPr>
      <w:keepNext/>
      <w:numPr>
        <w:ilvl w:val="2"/>
        <w:numId w:val="21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aliases w:val="h4,First Subheading,4,I4,l4,heading4,I41,41,l41,heading41,(Shift Ctrl 4),Titre 41,t4.T4,4heading,a.,4 dash,d,4 dash1,d1,31,h41,a.1,4 dash2,d2,32,h42,a.2,4 dash3,d3,33,h43,a.3,4 dash4,d4,34,h44,a.4,Sub sub heading,4 dash5,d5,35,h45,a.5,H4,h:4"/>
    <w:basedOn w:val="a2"/>
    <w:next w:val="a3"/>
    <w:link w:val="43"/>
    <w:qFormat/>
    <w:rsid w:val="00DD130A"/>
    <w:pPr>
      <w:numPr>
        <w:ilvl w:val="3"/>
        <w:numId w:val="21"/>
      </w:numPr>
      <w:spacing w:before="360" w:after="120"/>
      <w:outlineLvl w:val="3"/>
    </w:pPr>
    <w:rPr>
      <w:rFonts w:ascii="Arial" w:hAnsi="Arial"/>
      <w:sz w:val="28"/>
    </w:rPr>
  </w:style>
  <w:style w:type="paragraph" w:styleId="50">
    <w:name w:val="heading 5"/>
    <w:aliases w:val="Заг 2,H5,PIM 5,5,ITT t5,PA Pico Section,Bold/Italics,Roman list,h5,Roman list1,Roman list2,Roman list11,Roman list3,Roman list12,Roman list21,Roman list111,_EB_5,Gliederung5,heading 5,_EB_Заголовок 5,Заголовок oglavlenie,_Подпункт,HT,sb"/>
    <w:basedOn w:val="a2"/>
    <w:next w:val="a2"/>
    <w:qFormat/>
    <w:rsid w:val="00DD130A"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0">
    <w:name w:val="heading 6"/>
    <w:basedOn w:val="a2"/>
    <w:next w:val="a2"/>
    <w:link w:val="61"/>
    <w:rsid w:val="00DD130A"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ink w:val="70"/>
    <w:rsid w:val="00DD130A"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Главный заголовок"/>
    <w:basedOn w:val="a2"/>
    <w:rsid w:val="0026294A"/>
    <w:pPr>
      <w:jc w:val="center"/>
    </w:pPr>
    <w:rPr>
      <w:smallCaps/>
      <w:sz w:val="36"/>
      <w:szCs w:val="36"/>
    </w:rPr>
  </w:style>
  <w:style w:type="paragraph" w:customStyle="1" w:styleId="a8">
    <w:name w:val="Примечание"/>
    <w:basedOn w:val="a7"/>
    <w:rsid w:val="00C66B52"/>
    <w:pPr>
      <w:jc w:val="both"/>
    </w:pPr>
    <w:rPr>
      <w:b/>
      <w:sz w:val="24"/>
      <w:szCs w:val="24"/>
      <w:lang w:val="en-US"/>
    </w:rPr>
  </w:style>
  <w:style w:type="paragraph" w:customStyle="1" w:styleId="a9">
    <w:name w:val="Обычный для таблиц"/>
    <w:basedOn w:val="a2"/>
    <w:link w:val="aa"/>
    <w:rsid w:val="0026294A"/>
  </w:style>
  <w:style w:type="paragraph" w:customStyle="1" w:styleId="ab">
    <w:name w:val="Скрипт_Код"/>
    <w:basedOn w:val="a2"/>
    <w:rsid w:val="00227BB2"/>
    <w:rPr>
      <w:rFonts w:ascii="Courier New" w:hAnsi="Courier New" w:cs="Courier New"/>
    </w:rPr>
  </w:style>
  <w:style w:type="character" w:customStyle="1" w:styleId="ac">
    <w:name w:val="Файл_Путь"/>
    <w:rsid w:val="00227BB2"/>
    <w:rPr>
      <w:rFonts w:ascii="Courier New" w:hAnsi="Courier New" w:cs="Courier New"/>
      <w:b/>
    </w:rPr>
  </w:style>
  <w:style w:type="paragraph" w:customStyle="1" w:styleId="ad">
    <w:name w:val="Скрипт_Код_Выделенный"/>
    <w:basedOn w:val="ab"/>
    <w:rsid w:val="00064A84"/>
    <w:pPr>
      <w:jc w:val="left"/>
    </w:pPr>
    <w:rPr>
      <w:i/>
      <w:color w:val="0000FF"/>
    </w:rPr>
  </w:style>
  <w:style w:type="character" w:customStyle="1" w:styleId="ae">
    <w:name w:val="Файл_Путь_Выделенный"/>
    <w:rsid w:val="00064A84"/>
    <w:rPr>
      <w:rFonts w:ascii="Courier New" w:hAnsi="Courier New" w:cs="Courier New"/>
      <w:b/>
      <w:i/>
      <w:color w:val="0000FF"/>
    </w:rPr>
  </w:style>
  <w:style w:type="paragraph" w:customStyle="1" w:styleId="38">
    <w:name w:val="Подзаголовок_3"/>
    <w:basedOn w:val="32"/>
    <w:rsid w:val="006F15BD"/>
    <w:pPr>
      <w:numPr>
        <w:ilvl w:val="0"/>
        <w:numId w:val="0"/>
      </w:numPr>
    </w:pPr>
  </w:style>
  <w:style w:type="paragraph" w:customStyle="1" w:styleId="15">
    <w:name w:val="Приложение 1"/>
    <w:basedOn w:val="a2"/>
    <w:next w:val="a2"/>
    <w:rsid w:val="0028257B"/>
    <w:pPr>
      <w:numPr>
        <w:numId w:val="2"/>
      </w:numPr>
      <w:tabs>
        <w:tab w:val="left" w:pos="1491"/>
      </w:tabs>
      <w:spacing w:before="240" w:after="60"/>
      <w:jc w:val="left"/>
      <w:outlineLvl w:val="0"/>
    </w:pPr>
    <w:rPr>
      <w:rFonts w:ascii="Arial" w:hAnsi="Arial"/>
      <w:b/>
      <w:sz w:val="32"/>
    </w:rPr>
  </w:style>
  <w:style w:type="paragraph" w:customStyle="1" w:styleId="25">
    <w:name w:val="Приложение 2"/>
    <w:basedOn w:val="a2"/>
    <w:next w:val="a2"/>
    <w:rsid w:val="0028257B"/>
    <w:pPr>
      <w:numPr>
        <w:ilvl w:val="1"/>
        <w:numId w:val="2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4">
    <w:name w:val="Приложение 3"/>
    <w:basedOn w:val="a2"/>
    <w:next w:val="a2"/>
    <w:rsid w:val="0028257B"/>
    <w:pPr>
      <w:numPr>
        <w:ilvl w:val="2"/>
        <w:numId w:val="2"/>
      </w:numPr>
      <w:tabs>
        <w:tab w:val="left" w:pos="1491"/>
      </w:tabs>
      <w:spacing w:before="240" w:after="60"/>
      <w:outlineLvl w:val="2"/>
    </w:pPr>
    <w:rPr>
      <w:rFonts w:ascii="Arial" w:hAnsi="Arial"/>
      <w:b/>
    </w:rPr>
  </w:style>
  <w:style w:type="paragraph" w:customStyle="1" w:styleId="40">
    <w:name w:val="Приложение 4"/>
    <w:basedOn w:val="a2"/>
    <w:next w:val="a2"/>
    <w:rsid w:val="0028257B"/>
    <w:pPr>
      <w:numPr>
        <w:ilvl w:val="3"/>
        <w:numId w:val="2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styleId="18">
    <w:name w:val="toc 1"/>
    <w:basedOn w:val="a2"/>
    <w:next w:val="a2"/>
    <w:uiPriority w:val="39"/>
    <w:rsid w:val="00DD130A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9">
    <w:name w:val="toc 2"/>
    <w:basedOn w:val="a2"/>
    <w:next w:val="a2"/>
    <w:uiPriority w:val="39"/>
    <w:rsid w:val="00DD130A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9">
    <w:name w:val="toc 3"/>
    <w:basedOn w:val="a2"/>
    <w:next w:val="a2"/>
    <w:uiPriority w:val="39"/>
    <w:rsid w:val="00DD130A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styleId="af">
    <w:name w:val="Hyperlink"/>
    <w:uiPriority w:val="99"/>
    <w:rsid w:val="00DD130A"/>
    <w:rPr>
      <w:color w:val="0000FF"/>
      <w:u w:val="single"/>
    </w:rPr>
  </w:style>
  <w:style w:type="paragraph" w:styleId="af0">
    <w:name w:val="header"/>
    <w:basedOn w:val="a2"/>
    <w:link w:val="af1"/>
    <w:rsid w:val="00DD130A"/>
  </w:style>
  <w:style w:type="character" w:customStyle="1" w:styleId="af1">
    <w:name w:val="Верхний колонтитул Знак"/>
    <w:link w:val="af0"/>
    <w:rsid w:val="000F4291"/>
    <w:rPr>
      <w:snapToGrid w:val="0"/>
      <w:color w:val="000000"/>
      <w:sz w:val="24"/>
    </w:rPr>
  </w:style>
  <w:style w:type="paragraph" w:styleId="af2">
    <w:name w:val="footer"/>
    <w:aliases w:val="Не удалять!"/>
    <w:link w:val="af3"/>
    <w:rsid w:val="00DD130A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customStyle="1" w:styleId="af3">
    <w:name w:val="Нижний колонтитул Знак"/>
    <w:aliases w:val="Не удалять! Знак"/>
    <w:link w:val="af2"/>
    <w:rsid w:val="00DD130A"/>
    <w:rPr>
      <w:rFonts w:ascii="Arial" w:hAnsi="Arial"/>
      <w:i/>
      <w:sz w:val="16"/>
      <w:lang w:val="en-US"/>
    </w:rPr>
  </w:style>
  <w:style w:type="paragraph" w:customStyle="1" w:styleId="EBTablenorm">
    <w:name w:val="_EB_Table_norm"/>
    <w:link w:val="EBTablenorm0"/>
    <w:rsid w:val="000F4291"/>
    <w:pPr>
      <w:spacing w:before="60" w:after="60"/>
      <w:contextualSpacing/>
      <w:jc w:val="both"/>
    </w:pPr>
    <w:rPr>
      <w:sz w:val="28"/>
    </w:rPr>
  </w:style>
  <w:style w:type="paragraph" w:customStyle="1" w:styleId="EBTableHead">
    <w:name w:val="_EB_Table_Head"/>
    <w:basedOn w:val="a2"/>
    <w:rsid w:val="000F4291"/>
    <w:pPr>
      <w:keepNext/>
      <w:suppressAutoHyphens/>
      <w:spacing w:before="60" w:after="60"/>
      <w:contextualSpacing/>
      <w:jc w:val="center"/>
    </w:pPr>
    <w:rPr>
      <w:b/>
      <w:bCs/>
      <w:sz w:val="28"/>
    </w:rPr>
  </w:style>
  <w:style w:type="character" w:customStyle="1" w:styleId="EBNormal">
    <w:name w:val="_EB_Normal Знак"/>
    <w:link w:val="EBNormal0"/>
    <w:rsid w:val="000F4291"/>
    <w:rPr>
      <w:sz w:val="24"/>
      <w:lang w:val="ru-RU" w:eastAsia="ru-RU" w:bidi="ar-SA"/>
    </w:rPr>
  </w:style>
  <w:style w:type="paragraph" w:customStyle="1" w:styleId="EBNormal0">
    <w:name w:val="_EB_Normal"/>
    <w:link w:val="EBNormal"/>
    <w:rsid w:val="000F4291"/>
    <w:pPr>
      <w:spacing w:before="120" w:after="60"/>
      <w:ind w:firstLine="567"/>
      <w:contextualSpacing/>
      <w:jc w:val="both"/>
    </w:pPr>
    <w:rPr>
      <w:sz w:val="24"/>
    </w:rPr>
  </w:style>
  <w:style w:type="paragraph" w:styleId="af4">
    <w:name w:val="annotation text"/>
    <w:basedOn w:val="a2"/>
    <w:link w:val="af5"/>
    <w:rsid w:val="00DD130A"/>
    <w:rPr>
      <w:snapToGrid/>
      <w:sz w:val="20"/>
    </w:rPr>
  </w:style>
  <w:style w:type="character" w:customStyle="1" w:styleId="af5">
    <w:name w:val="Текст примечания Знак"/>
    <w:link w:val="af4"/>
    <w:rsid w:val="00DD130A"/>
    <w:rPr>
      <w:color w:val="000000"/>
    </w:rPr>
  </w:style>
  <w:style w:type="character" w:customStyle="1" w:styleId="CommentTextChar">
    <w:name w:val="Comment Text Char"/>
    <w:basedOn w:val="a4"/>
    <w:rsid w:val="000F4291"/>
  </w:style>
  <w:style w:type="character" w:styleId="af6">
    <w:name w:val="annotation reference"/>
    <w:uiPriority w:val="99"/>
    <w:rsid w:val="00DD130A"/>
    <w:rPr>
      <w:sz w:val="16"/>
      <w:szCs w:val="16"/>
    </w:rPr>
  </w:style>
  <w:style w:type="paragraph" w:styleId="af7">
    <w:name w:val="Balloon Text"/>
    <w:basedOn w:val="a2"/>
    <w:link w:val="af8"/>
    <w:rsid w:val="00DD130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rsid w:val="000F4291"/>
    <w:rPr>
      <w:rFonts w:ascii="Tahoma" w:hAnsi="Tahoma" w:cs="Tahoma"/>
      <w:snapToGrid w:val="0"/>
      <w:color w:val="000000"/>
      <w:sz w:val="16"/>
      <w:szCs w:val="16"/>
    </w:rPr>
  </w:style>
  <w:style w:type="paragraph" w:styleId="af9">
    <w:name w:val="caption"/>
    <w:aliases w:val="Название объекта Знак,Название объекта Знак1 Знак,Название объекта Знак Знак Знак,Name_object Знак Знак Знак,Наименование объекта Знак Знак Знак,Name_object Знак1 Знак,Наименование объекта Знак1 Знак,Ви6,&quot;Таблица N&quot;,Рисунок название сти"/>
    <w:basedOn w:val="a2"/>
    <w:next w:val="a2"/>
    <w:link w:val="19"/>
    <w:rsid w:val="00DD130A"/>
    <w:rPr>
      <w:bCs/>
      <w:sz w:val="28"/>
    </w:rPr>
  </w:style>
  <w:style w:type="paragraph" w:customStyle="1" w:styleId="EBTableListMark">
    <w:name w:val="_EB_Table_List_Mark"/>
    <w:link w:val="EBTableListMark0"/>
    <w:rsid w:val="000F4291"/>
    <w:pPr>
      <w:tabs>
        <w:tab w:val="left" w:pos="170"/>
      </w:tabs>
      <w:spacing w:before="60" w:after="60"/>
    </w:pPr>
    <w:rPr>
      <w:sz w:val="28"/>
    </w:rPr>
  </w:style>
  <w:style w:type="character" w:customStyle="1" w:styleId="EBTableListMark0">
    <w:name w:val="_EB_Table_List_Mark Знак"/>
    <w:link w:val="EBTableListMark"/>
    <w:rsid w:val="000F4291"/>
    <w:rPr>
      <w:sz w:val="28"/>
      <w:lang w:bidi="ar-SA"/>
    </w:rPr>
  </w:style>
  <w:style w:type="paragraph" w:customStyle="1" w:styleId="NewNormal">
    <w:name w:val="_New_Normal"/>
    <w:link w:val="NewNormal0"/>
    <w:rsid w:val="000F4291"/>
    <w:pPr>
      <w:spacing w:before="120" w:after="120" w:line="360" w:lineRule="auto"/>
      <w:ind w:firstLine="567"/>
      <w:contextualSpacing/>
      <w:jc w:val="both"/>
    </w:pPr>
    <w:rPr>
      <w:sz w:val="22"/>
    </w:rPr>
  </w:style>
  <w:style w:type="character" w:customStyle="1" w:styleId="NewNormal0">
    <w:name w:val="_New_Normal Знак Знак"/>
    <w:link w:val="NewNormal"/>
    <w:locked/>
    <w:rsid w:val="000F4291"/>
    <w:rPr>
      <w:sz w:val="22"/>
      <w:lang w:bidi="ar-SA"/>
    </w:rPr>
  </w:style>
  <w:style w:type="paragraph" w:styleId="afa">
    <w:name w:val="Document Map"/>
    <w:basedOn w:val="a2"/>
    <w:link w:val="afb"/>
    <w:rsid w:val="00DD130A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link w:val="afa"/>
    <w:rsid w:val="000F4291"/>
    <w:rPr>
      <w:rFonts w:ascii="Tahoma" w:hAnsi="Tahoma" w:cs="Tahoma"/>
      <w:snapToGrid w:val="0"/>
      <w:color w:val="000000"/>
      <w:sz w:val="24"/>
      <w:shd w:val="clear" w:color="auto" w:fill="000080"/>
    </w:rPr>
  </w:style>
  <w:style w:type="character" w:customStyle="1" w:styleId="17">
    <w:name w:val="Заголовок 1 Знак"/>
    <w:aliases w:val="1 Знак,H1 Знак,Section Знак,Document Header1 Знак,h1 Знак,app heading 1 Знак,ITT t1 Знак,II+ Знак,I Знак,H11 Знак,H12 Знак,H13 Знак,H14 Знак,H15 Знак,H16 Знак,H17 Знак,H18 Знак,... Знак,Заголов Знак,Çàãîëîâ Знак,ch Знак,Глава Знак"/>
    <w:link w:val="14"/>
    <w:rsid w:val="00DD130A"/>
    <w:rPr>
      <w:rFonts w:ascii="Arial" w:hAnsi="Arial"/>
      <w:b/>
      <w:bCs/>
      <w:snapToGrid w:val="0"/>
      <w:color w:val="000000"/>
      <w:sz w:val="36"/>
    </w:rPr>
  </w:style>
  <w:style w:type="paragraph" w:customStyle="1" w:styleId="OTRTableHead">
    <w:name w:val="OTR_Table_Head"/>
    <w:basedOn w:val="a2"/>
    <w:link w:val="OTRTableHead0"/>
    <w:rsid w:val="000F4291"/>
    <w:pPr>
      <w:keepNext/>
      <w:spacing w:before="60" w:after="60"/>
      <w:jc w:val="center"/>
    </w:pPr>
    <w:rPr>
      <w:b/>
    </w:rPr>
  </w:style>
  <w:style w:type="character" w:customStyle="1" w:styleId="OTRTableHead0">
    <w:name w:val="OTR_Table_Head Знак"/>
    <w:link w:val="OTRTableHead"/>
    <w:locked/>
    <w:rsid w:val="000F4291"/>
    <w:rPr>
      <w:b/>
      <w:sz w:val="24"/>
    </w:rPr>
  </w:style>
  <w:style w:type="paragraph" w:customStyle="1" w:styleId="Sign">
    <w:name w:val="_Sign"/>
    <w:basedOn w:val="a2"/>
    <w:next w:val="NewNormal"/>
    <w:uiPriority w:val="99"/>
    <w:rsid w:val="000F4291"/>
    <w:pPr>
      <w:keepNext/>
      <w:contextualSpacing/>
      <w:jc w:val="center"/>
    </w:pPr>
    <w:rPr>
      <w:rFonts w:eastAsia="Calibri"/>
      <w:b/>
    </w:rPr>
  </w:style>
  <w:style w:type="paragraph" w:customStyle="1" w:styleId="afc">
    <w:name w:val="Обычный_табл"/>
    <w:basedOn w:val="afd"/>
    <w:uiPriority w:val="99"/>
    <w:rsid w:val="000F4291"/>
    <w:pPr>
      <w:spacing w:before="40" w:after="40"/>
      <w:ind w:left="0"/>
    </w:pPr>
  </w:style>
  <w:style w:type="paragraph" w:styleId="afd">
    <w:name w:val="Normal Indent"/>
    <w:basedOn w:val="a2"/>
    <w:rsid w:val="000F4291"/>
    <w:pPr>
      <w:ind w:left="708"/>
    </w:pPr>
  </w:style>
  <w:style w:type="paragraph" w:customStyle="1" w:styleId="a0">
    <w:name w:val="ТребНумСпис"/>
    <w:rsid w:val="000F4291"/>
    <w:pPr>
      <w:numPr>
        <w:numId w:val="3"/>
      </w:numPr>
      <w:spacing w:before="120"/>
    </w:pPr>
    <w:rPr>
      <w:rFonts w:ascii="Verdana" w:hAnsi="Verdana"/>
      <w:iCs/>
      <w:sz w:val="18"/>
      <w:szCs w:val="22"/>
      <w:lang w:eastAsia="en-US"/>
    </w:rPr>
  </w:style>
  <w:style w:type="table" w:styleId="afe">
    <w:name w:val="Table Grid"/>
    <w:basedOn w:val="a5"/>
    <w:uiPriority w:val="39"/>
    <w:rsid w:val="00DD130A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RListmark1">
    <w:name w:val="_OTR_List_mark1"/>
    <w:link w:val="OTRListmark10"/>
    <w:rsid w:val="000F4291"/>
    <w:pPr>
      <w:numPr>
        <w:numId w:val="4"/>
      </w:numPr>
    </w:pPr>
    <w:rPr>
      <w:snapToGrid w:val="0"/>
      <w:sz w:val="24"/>
    </w:rPr>
  </w:style>
  <w:style w:type="paragraph" w:styleId="aff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2"/>
    <w:uiPriority w:val="34"/>
    <w:qFormat/>
    <w:rsid w:val="00DD130A"/>
    <w:pPr>
      <w:ind w:left="708"/>
    </w:pPr>
    <w:rPr>
      <w:sz w:val="28"/>
    </w:rPr>
  </w:style>
  <w:style w:type="paragraph" w:styleId="aff0">
    <w:name w:val="annotation subject"/>
    <w:basedOn w:val="af4"/>
    <w:next w:val="af4"/>
    <w:link w:val="aff1"/>
    <w:rsid w:val="00DD130A"/>
    <w:rPr>
      <w:b/>
      <w:bCs/>
    </w:rPr>
  </w:style>
  <w:style w:type="character" w:customStyle="1" w:styleId="aff1">
    <w:name w:val="Тема примечания Знак"/>
    <w:link w:val="aff0"/>
    <w:rsid w:val="000F4291"/>
    <w:rPr>
      <w:b/>
      <w:bCs/>
      <w:color w:val="000000"/>
    </w:rPr>
  </w:style>
  <w:style w:type="paragraph" w:customStyle="1" w:styleId="Body1">
    <w:name w:val="Body 1"/>
    <w:rsid w:val="000F4291"/>
    <w:rPr>
      <w:rFonts w:ascii="Helvetica" w:eastAsia="Arial Unicode MS" w:hAnsi="Helvetica"/>
      <w:color w:val="000000"/>
      <w:sz w:val="24"/>
    </w:rPr>
  </w:style>
  <w:style w:type="paragraph" w:customStyle="1" w:styleId="TableCellL">
    <w:name w:val="Table Cell L"/>
    <w:basedOn w:val="a2"/>
    <w:rsid w:val="000F4291"/>
    <w:pPr>
      <w:numPr>
        <w:numId w:val="5"/>
      </w:numPr>
      <w:tabs>
        <w:tab w:val="clear" w:pos="360"/>
      </w:tabs>
      <w:ind w:left="0" w:firstLine="0"/>
      <w:jc w:val="left"/>
    </w:pPr>
    <w:rPr>
      <w:lang w:eastAsia="en-US"/>
    </w:rPr>
  </w:style>
  <w:style w:type="character" w:customStyle="1" w:styleId="CommentTextChar4">
    <w:name w:val="Comment Text Char4"/>
    <w:locked/>
    <w:rsid w:val="000F4291"/>
    <w:rPr>
      <w:lang w:val="en-US" w:eastAsia="en-US" w:bidi="ar-SA"/>
    </w:rPr>
  </w:style>
  <w:style w:type="paragraph" w:customStyle="1" w:styleId="10">
    <w:name w:val="_Заг.1"/>
    <w:next w:val="a2"/>
    <w:rsid w:val="000F4291"/>
    <w:pPr>
      <w:pageBreakBefore/>
      <w:numPr>
        <w:numId w:val="6"/>
      </w:numPr>
      <w:suppressAutoHyphens/>
      <w:spacing w:before="360" w:after="240"/>
      <w:outlineLvl w:val="0"/>
    </w:pPr>
    <w:rPr>
      <w:rFonts w:ascii="Arial" w:hAnsi="Arial" w:cs="Arial"/>
      <w:b/>
      <w:bCs/>
      <w:sz w:val="30"/>
      <w:szCs w:val="32"/>
    </w:rPr>
  </w:style>
  <w:style w:type="paragraph" w:customStyle="1" w:styleId="2">
    <w:name w:val="_Заг.2"/>
    <w:next w:val="a2"/>
    <w:rsid w:val="000F4291"/>
    <w:pPr>
      <w:numPr>
        <w:ilvl w:val="1"/>
        <w:numId w:val="6"/>
      </w:numPr>
      <w:suppressAutoHyphens/>
      <w:spacing w:before="360" w:after="240"/>
      <w:outlineLvl w:val="1"/>
    </w:pPr>
    <w:rPr>
      <w:rFonts w:ascii="Arial" w:hAnsi="Arial" w:cs="Arial"/>
      <w:b/>
      <w:bCs/>
      <w:iCs/>
      <w:sz w:val="26"/>
      <w:szCs w:val="28"/>
    </w:rPr>
  </w:style>
  <w:style w:type="paragraph" w:customStyle="1" w:styleId="3">
    <w:name w:val="_Заг.3"/>
    <w:next w:val="a2"/>
    <w:rsid w:val="000F4291"/>
    <w:pPr>
      <w:numPr>
        <w:ilvl w:val="2"/>
        <w:numId w:val="6"/>
      </w:numPr>
      <w:suppressAutoHyphens/>
      <w:spacing w:before="360" w:after="240"/>
      <w:outlineLvl w:val="2"/>
    </w:pPr>
    <w:rPr>
      <w:rFonts w:ascii="Arial" w:hAnsi="Arial" w:cs="Arial"/>
      <w:b/>
      <w:bCs/>
      <w:i/>
      <w:iCs/>
      <w:sz w:val="24"/>
      <w:szCs w:val="28"/>
    </w:rPr>
  </w:style>
  <w:style w:type="paragraph" w:customStyle="1" w:styleId="12">
    <w:name w:val="_Заг1.подПункт"/>
    <w:rsid w:val="000F4291"/>
    <w:pPr>
      <w:numPr>
        <w:ilvl w:val="4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11">
    <w:name w:val="_Заг1.Пункт"/>
    <w:rsid w:val="000F4291"/>
    <w:pPr>
      <w:numPr>
        <w:ilvl w:val="3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1">
    <w:name w:val="_Заг2.подПункт"/>
    <w:rsid w:val="000F4291"/>
    <w:pPr>
      <w:numPr>
        <w:ilvl w:val="6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0">
    <w:name w:val="_Заг2.Пункт"/>
    <w:rsid w:val="000F4291"/>
    <w:pPr>
      <w:numPr>
        <w:ilvl w:val="5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1">
    <w:name w:val="_Заг3.подПункт"/>
    <w:rsid w:val="000F4291"/>
    <w:pPr>
      <w:numPr>
        <w:ilvl w:val="8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0">
    <w:name w:val="_Заг3.Пункт"/>
    <w:rsid w:val="000F4291"/>
    <w:pPr>
      <w:numPr>
        <w:ilvl w:val="7"/>
        <w:numId w:val="6"/>
      </w:numPr>
      <w:spacing w:before="120"/>
      <w:jc w:val="both"/>
    </w:pPr>
    <w:rPr>
      <w:rFonts w:ascii="Arial" w:hAnsi="Arial"/>
      <w:spacing w:val="-2"/>
      <w:sz w:val="22"/>
    </w:rPr>
  </w:style>
  <w:style w:type="numbering" w:customStyle="1" w:styleId="24">
    <w:name w:val="Стиль2"/>
    <w:uiPriority w:val="99"/>
    <w:rsid w:val="000F4291"/>
    <w:pPr>
      <w:numPr>
        <w:numId w:val="7"/>
      </w:numPr>
    </w:pPr>
  </w:style>
  <w:style w:type="paragraph" w:customStyle="1" w:styleId="-">
    <w:name w:val="Табл-текст"/>
    <w:basedOn w:val="a2"/>
    <w:link w:val="-0"/>
    <w:qFormat/>
    <w:rsid w:val="000F4291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0">
    <w:name w:val="Табл-текст Знак"/>
    <w:link w:val="-"/>
    <w:locked/>
    <w:rsid w:val="000F4291"/>
    <w:rPr>
      <w:sz w:val="28"/>
    </w:rPr>
  </w:style>
  <w:style w:type="paragraph" w:customStyle="1" w:styleId="-1">
    <w:name w:val="Табл-заголовок"/>
    <w:basedOn w:val="-"/>
    <w:next w:val="-"/>
    <w:link w:val="-2"/>
    <w:rsid w:val="000F4291"/>
    <w:pPr>
      <w:spacing w:before="120" w:after="120"/>
      <w:jc w:val="center"/>
    </w:pPr>
    <w:rPr>
      <w:b/>
    </w:rPr>
  </w:style>
  <w:style w:type="character" w:customStyle="1" w:styleId="-2">
    <w:name w:val="Табл-заголовок Знак"/>
    <w:link w:val="-1"/>
    <w:locked/>
    <w:rsid w:val="000F4291"/>
    <w:rPr>
      <w:b/>
      <w:sz w:val="28"/>
    </w:rPr>
  </w:style>
  <w:style w:type="character" w:customStyle="1" w:styleId="19">
    <w:name w:val="Название объекта Знак1"/>
    <w:aliases w:val="Название объекта Знак Знак,Название объекта Знак1 Знак Знак,Название объекта Знак Знак Знак Знак,Name_object Знак Знак Знак Знак,Наименование объекта Знак Знак Знак Знак,Name_object Знак1 Знак Знак,Ви6 Знак,&quot;Таблица N&quot; Знак"/>
    <w:link w:val="af9"/>
    <w:locked/>
    <w:rsid w:val="000F4291"/>
    <w:rPr>
      <w:bCs/>
      <w:snapToGrid w:val="0"/>
      <w:color w:val="000000"/>
      <w:sz w:val="28"/>
    </w:rPr>
  </w:style>
  <w:style w:type="character" w:customStyle="1" w:styleId="43">
    <w:name w:val="Заголовок 4 Знак"/>
    <w:aliases w:val="h4 Знак,First Subheading Знак,4 Знак,I4 Знак,l4 Знак,heading4 Знак,I41 Знак,41 Знак,l41 Знак,heading41 Знак,(Shift Ctrl 4) Знак,Titre 41 Знак,t4.T4 Знак,4heading Знак,a. Знак,4 dash Знак,d Знак,4 dash1 Знак,d1 Знак,31 Знак,h41 Знак"/>
    <w:link w:val="4"/>
    <w:rsid w:val="00DD130A"/>
    <w:rPr>
      <w:rFonts w:ascii="Arial" w:hAnsi="Arial"/>
      <w:snapToGrid w:val="0"/>
      <w:color w:val="000000"/>
      <w:sz w:val="28"/>
    </w:rPr>
  </w:style>
  <w:style w:type="character" w:customStyle="1" w:styleId="aff2">
    <w:name w:val="Обычный нумерованный Знак"/>
    <w:uiPriority w:val="99"/>
    <w:rsid w:val="000F4291"/>
    <w:rPr>
      <w:rFonts w:eastAsia="Times New Roman"/>
      <w:sz w:val="22"/>
      <w:lang w:eastAsia="en-US"/>
    </w:rPr>
  </w:style>
  <w:style w:type="paragraph" w:customStyle="1" w:styleId="aff3">
    <w:name w:val="Простой"/>
    <w:basedOn w:val="a2"/>
    <w:rsid w:val="000F4291"/>
    <w:pPr>
      <w:spacing w:before="120" w:after="120"/>
      <w:jc w:val="left"/>
    </w:pPr>
    <w:rPr>
      <w:rFonts w:ascii="Arial" w:hAnsi="Arial"/>
      <w:spacing w:val="-5"/>
      <w:sz w:val="20"/>
    </w:rPr>
  </w:style>
  <w:style w:type="character" w:styleId="aff4">
    <w:name w:val="FollowedHyperlink"/>
    <w:rsid w:val="00DD130A"/>
    <w:rPr>
      <w:color w:val="800080"/>
      <w:u w:val="single"/>
    </w:rPr>
  </w:style>
  <w:style w:type="paragraph" w:customStyle="1" w:styleId="xl63">
    <w:name w:val="xl63"/>
    <w:basedOn w:val="a2"/>
    <w:rsid w:val="000F429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4">
    <w:name w:val="xl64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5">
    <w:name w:val="xl65"/>
    <w:basedOn w:val="a2"/>
    <w:rsid w:val="000F429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67">
    <w:name w:val="xl67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68">
    <w:name w:val="xl68"/>
    <w:basedOn w:val="a2"/>
    <w:rsid w:val="000F429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69">
    <w:name w:val="xl69"/>
    <w:basedOn w:val="a2"/>
    <w:rsid w:val="000F429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0">
    <w:name w:val="xl70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1">
    <w:name w:val="xl71"/>
    <w:basedOn w:val="a2"/>
    <w:rsid w:val="000F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2">
    <w:name w:val="xl72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3">
    <w:name w:val="xl73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0F42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5">
    <w:name w:val="xl75"/>
    <w:basedOn w:val="a2"/>
    <w:rsid w:val="000F429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6">
    <w:name w:val="xl76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7">
    <w:name w:val="xl77"/>
    <w:basedOn w:val="a2"/>
    <w:rsid w:val="000F42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79">
    <w:name w:val="xl79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0">
    <w:name w:val="xl80"/>
    <w:basedOn w:val="a2"/>
    <w:rsid w:val="000F429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1">
    <w:name w:val="xl81"/>
    <w:basedOn w:val="a2"/>
    <w:rsid w:val="000F429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2">
    <w:name w:val="xl82"/>
    <w:basedOn w:val="a2"/>
    <w:rsid w:val="000F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3">
    <w:name w:val="xl83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84">
    <w:name w:val="xl84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85">
    <w:name w:val="xl85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2"/>
    <w:rsid w:val="000F429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87">
    <w:name w:val="xl87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88">
    <w:name w:val="xl88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89">
    <w:name w:val="xl89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90">
    <w:name w:val="xl90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1">
    <w:name w:val="xl91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2">
    <w:name w:val="xl92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3">
    <w:name w:val="xl93"/>
    <w:basedOn w:val="a2"/>
    <w:rsid w:val="000F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4">
    <w:name w:val="xl94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5">
    <w:name w:val="xl95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96">
    <w:name w:val="xl96"/>
    <w:basedOn w:val="a2"/>
    <w:rsid w:val="000F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97">
    <w:name w:val="xl97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98">
    <w:name w:val="xl98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99">
    <w:name w:val="xl99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100">
    <w:name w:val="xl100"/>
    <w:basedOn w:val="a2"/>
    <w:rsid w:val="000F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1">
    <w:name w:val="xl101"/>
    <w:basedOn w:val="a2"/>
    <w:rsid w:val="000F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2">
    <w:name w:val="xl102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103">
    <w:name w:val="xl103"/>
    <w:basedOn w:val="a2"/>
    <w:rsid w:val="000F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4">
    <w:name w:val="xl104"/>
    <w:basedOn w:val="a2"/>
    <w:rsid w:val="000F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105">
    <w:name w:val="xl105"/>
    <w:basedOn w:val="a2"/>
    <w:rsid w:val="000F429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106">
    <w:name w:val="xl106"/>
    <w:basedOn w:val="a2"/>
    <w:rsid w:val="000F42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7">
    <w:name w:val="xl107"/>
    <w:basedOn w:val="a2"/>
    <w:rsid w:val="000F429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108">
    <w:name w:val="xl108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</w:rPr>
  </w:style>
  <w:style w:type="paragraph" w:customStyle="1" w:styleId="xl109">
    <w:name w:val="xl109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110">
    <w:name w:val="xl110"/>
    <w:basedOn w:val="a2"/>
    <w:rsid w:val="000F429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</w:rPr>
  </w:style>
  <w:style w:type="character" w:customStyle="1" w:styleId="aff5">
    <w:name w:val="Гипертекстовая ссылка"/>
    <w:uiPriority w:val="99"/>
    <w:rsid w:val="000F4291"/>
    <w:rPr>
      <w:color w:val="106BBE"/>
    </w:rPr>
  </w:style>
  <w:style w:type="paragraph" w:customStyle="1" w:styleId="TableText">
    <w:name w:val="TableText"/>
    <w:basedOn w:val="a2"/>
    <w:rsid w:val="00DD130A"/>
    <w:pPr>
      <w:keepLines/>
      <w:spacing w:line="288" w:lineRule="auto"/>
      <w:ind w:firstLine="567"/>
    </w:pPr>
    <w:rPr>
      <w:snapToGrid/>
      <w:color w:val="auto"/>
      <w:sz w:val="28"/>
    </w:rPr>
  </w:style>
  <w:style w:type="character" w:customStyle="1" w:styleId="x1a">
    <w:name w:val="x1a"/>
    <w:basedOn w:val="a4"/>
    <w:rsid w:val="000F4291"/>
  </w:style>
  <w:style w:type="paragraph" w:customStyle="1" w:styleId="1a">
    <w:name w:val="Обычный1"/>
    <w:rsid w:val="000F4291"/>
    <w:pPr>
      <w:widowControl w:val="0"/>
      <w:spacing w:line="360" w:lineRule="auto"/>
      <w:ind w:firstLine="720"/>
      <w:jc w:val="both"/>
    </w:pPr>
    <w:rPr>
      <w:color w:val="000000"/>
      <w:sz w:val="24"/>
      <w:szCs w:val="22"/>
    </w:rPr>
  </w:style>
  <w:style w:type="paragraph" w:customStyle="1" w:styleId="aff6">
    <w:name w:val="Прижатый влево"/>
    <w:basedOn w:val="a2"/>
    <w:next w:val="a2"/>
    <w:uiPriority w:val="99"/>
    <w:rsid w:val="000F4291"/>
    <w:pPr>
      <w:autoSpaceDE w:val="0"/>
      <w:autoSpaceDN w:val="0"/>
      <w:adjustRightInd w:val="0"/>
      <w:jc w:val="left"/>
    </w:pPr>
    <w:rPr>
      <w:rFonts w:ascii="Arial" w:hAnsi="Arial" w:cs="Arial"/>
    </w:rPr>
  </w:style>
  <w:style w:type="paragraph" w:styleId="aff7">
    <w:name w:val="Revision"/>
    <w:hidden/>
    <w:uiPriority w:val="99"/>
    <w:semiHidden/>
    <w:rsid w:val="000F4291"/>
    <w:rPr>
      <w:sz w:val="24"/>
      <w:szCs w:val="24"/>
    </w:rPr>
  </w:style>
  <w:style w:type="paragraph" w:styleId="aff8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2"/>
    <w:uiPriority w:val="99"/>
    <w:rsid w:val="00DD130A"/>
    <w:rPr>
      <w:szCs w:val="24"/>
    </w:rPr>
  </w:style>
  <w:style w:type="paragraph" w:customStyle="1" w:styleId="aff9">
    <w:name w:val="Обычный без отступа"/>
    <w:basedOn w:val="a2"/>
    <w:uiPriority w:val="99"/>
    <w:qFormat/>
    <w:rsid w:val="000F4291"/>
    <w:pPr>
      <w:spacing w:before="120" w:line="276" w:lineRule="auto"/>
    </w:pPr>
    <w:rPr>
      <w:rFonts w:eastAsia="Calibri"/>
      <w:lang w:eastAsia="en-US"/>
    </w:rPr>
  </w:style>
  <w:style w:type="paragraph" w:styleId="2a">
    <w:name w:val="Body Text 2"/>
    <w:basedOn w:val="a2"/>
    <w:link w:val="2b"/>
    <w:rsid w:val="000F4291"/>
    <w:pPr>
      <w:spacing w:after="120" w:line="480" w:lineRule="auto"/>
      <w:jc w:val="left"/>
    </w:pPr>
  </w:style>
  <w:style w:type="character" w:customStyle="1" w:styleId="2b">
    <w:name w:val="Основной текст 2 Знак"/>
    <w:link w:val="2a"/>
    <w:rsid w:val="000F4291"/>
    <w:rPr>
      <w:sz w:val="24"/>
      <w:szCs w:val="24"/>
    </w:rPr>
  </w:style>
  <w:style w:type="paragraph" w:customStyle="1" w:styleId="affa">
    <w:name w:val="Обычный текст"/>
    <w:basedOn w:val="a2"/>
    <w:link w:val="affb"/>
    <w:qFormat/>
    <w:rsid w:val="000F4291"/>
    <w:pPr>
      <w:spacing w:line="288" w:lineRule="auto"/>
      <w:ind w:firstLine="720"/>
    </w:pPr>
  </w:style>
  <w:style w:type="character" w:customStyle="1" w:styleId="affb">
    <w:name w:val="Обычный текст Знак"/>
    <w:link w:val="affa"/>
    <w:rsid w:val="000F4291"/>
    <w:rPr>
      <w:sz w:val="24"/>
    </w:rPr>
  </w:style>
  <w:style w:type="character" w:customStyle="1" w:styleId="OTRListmark10">
    <w:name w:val="_OTR_List_mark1 Знак"/>
    <w:link w:val="OTRListmark1"/>
    <w:rsid w:val="000F4291"/>
    <w:rPr>
      <w:snapToGrid w:val="0"/>
      <w:sz w:val="24"/>
    </w:rPr>
  </w:style>
  <w:style w:type="paragraph" w:customStyle="1" w:styleId="OTRNameFigure">
    <w:name w:val="OTR_Name_Figure"/>
    <w:basedOn w:val="a2"/>
    <w:rsid w:val="000F4291"/>
    <w:pPr>
      <w:numPr>
        <w:numId w:val="8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">
    <w:name w:val="t1"/>
    <w:rsid w:val="000F4291"/>
    <w:rPr>
      <w:color w:val="990000"/>
    </w:rPr>
  </w:style>
  <w:style w:type="character" w:customStyle="1" w:styleId="37">
    <w:name w:val="Заголовок 3 Знак"/>
    <w:aliases w:val="h3 Знак,Head 3 Знак,l3+toc 3 Знак,CT Знак,Sub-section Title Знак,l3 Знак,H3 Знак,3 Знак,H31 Знак,H32 Знак,H33 Знак,H34 Знак,H35 Знак,H311 Знак,H36 Знак,H37 Знак,H312 Знак,H38 Знак,H39 Знак,H313 Знак,H310 Знак,H314 Знак,H315 Знак"/>
    <w:link w:val="32"/>
    <w:rsid w:val="00DD130A"/>
    <w:rPr>
      <w:rFonts w:ascii="Arial" w:hAnsi="Arial"/>
      <w:b/>
      <w:bCs/>
      <w:snapToGrid w:val="0"/>
      <w:color w:val="000000"/>
      <w:sz w:val="28"/>
    </w:rPr>
  </w:style>
  <w:style w:type="paragraph" w:styleId="affc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2"/>
    <w:link w:val="affd"/>
    <w:rsid w:val="00DD130A"/>
    <w:pPr>
      <w:ind w:firstLine="567"/>
    </w:pPr>
    <w:rPr>
      <w:sz w:val="28"/>
    </w:rPr>
  </w:style>
  <w:style w:type="character" w:customStyle="1" w:styleId="affd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fc"/>
    <w:rsid w:val="00DD130A"/>
    <w:rPr>
      <w:snapToGrid w:val="0"/>
      <w:color w:val="000000"/>
      <w:sz w:val="28"/>
    </w:rPr>
  </w:style>
  <w:style w:type="paragraph" w:customStyle="1" w:styleId="ASFKTablenorm">
    <w:name w:val="_ASFK_Table_norm"/>
    <w:link w:val="ASFKTablenorm0"/>
    <w:uiPriority w:val="99"/>
    <w:rsid w:val="000F4291"/>
    <w:pPr>
      <w:spacing w:before="60" w:after="60"/>
      <w:contextualSpacing/>
      <w:jc w:val="both"/>
    </w:pPr>
    <w:rPr>
      <w:rFonts w:ascii="Calibri" w:eastAsia="Calibri" w:hAnsi="Calibri"/>
      <w:sz w:val="28"/>
    </w:rPr>
  </w:style>
  <w:style w:type="character" w:customStyle="1" w:styleId="ASFKTablenorm0">
    <w:name w:val="_ASFK_Table_norm Знак"/>
    <w:link w:val="ASFKTablenorm"/>
    <w:uiPriority w:val="99"/>
    <w:rsid w:val="000F4291"/>
    <w:rPr>
      <w:rFonts w:ascii="Calibri" w:eastAsia="Calibri" w:hAnsi="Calibri"/>
      <w:sz w:val="28"/>
      <w:lang w:bidi="ar-SA"/>
    </w:rPr>
  </w:style>
  <w:style w:type="paragraph" w:customStyle="1" w:styleId="OTRNormal">
    <w:name w:val="OTR_Normal"/>
    <w:basedOn w:val="a2"/>
    <w:link w:val="OTRNormal0"/>
    <w:uiPriority w:val="99"/>
    <w:rsid w:val="000F4291"/>
    <w:pPr>
      <w:spacing w:before="60" w:after="120"/>
      <w:ind w:firstLine="567"/>
    </w:pPr>
    <w:rPr>
      <w:rFonts w:eastAsia="Calibri"/>
      <w:sz w:val="20"/>
    </w:rPr>
  </w:style>
  <w:style w:type="character" w:customStyle="1" w:styleId="OTRNormal0">
    <w:name w:val="OTR_Normal Знак"/>
    <w:link w:val="OTRNormal"/>
    <w:uiPriority w:val="99"/>
    <w:locked/>
    <w:rsid w:val="000F4291"/>
    <w:rPr>
      <w:rFonts w:eastAsia="Calibri"/>
    </w:rPr>
  </w:style>
  <w:style w:type="paragraph" w:styleId="44">
    <w:name w:val="toc 4"/>
    <w:basedOn w:val="a2"/>
    <w:next w:val="a2"/>
    <w:autoRedefine/>
    <w:rsid w:val="00DD130A"/>
    <w:pPr>
      <w:ind w:left="720"/>
    </w:pPr>
  </w:style>
  <w:style w:type="paragraph" w:styleId="51">
    <w:name w:val="toc 5"/>
    <w:basedOn w:val="a2"/>
    <w:next w:val="a2"/>
    <w:autoRedefine/>
    <w:rsid w:val="00DD130A"/>
    <w:pPr>
      <w:ind w:left="960"/>
    </w:pPr>
  </w:style>
  <w:style w:type="paragraph" w:styleId="62">
    <w:name w:val="toc 6"/>
    <w:basedOn w:val="a2"/>
    <w:next w:val="a2"/>
    <w:autoRedefine/>
    <w:rsid w:val="00DD130A"/>
    <w:pPr>
      <w:ind w:left="1200"/>
    </w:pPr>
  </w:style>
  <w:style w:type="paragraph" w:styleId="71">
    <w:name w:val="toc 7"/>
    <w:basedOn w:val="a2"/>
    <w:next w:val="a2"/>
    <w:autoRedefine/>
    <w:rsid w:val="00DD130A"/>
    <w:pPr>
      <w:ind w:left="1440"/>
    </w:pPr>
  </w:style>
  <w:style w:type="paragraph" w:styleId="8">
    <w:name w:val="toc 8"/>
    <w:basedOn w:val="a2"/>
    <w:next w:val="a2"/>
    <w:autoRedefine/>
    <w:rsid w:val="00DD130A"/>
    <w:pPr>
      <w:ind w:left="1680"/>
    </w:pPr>
  </w:style>
  <w:style w:type="paragraph" w:styleId="9">
    <w:name w:val="toc 9"/>
    <w:basedOn w:val="a2"/>
    <w:next w:val="a2"/>
    <w:autoRedefine/>
    <w:rsid w:val="00DD130A"/>
    <w:pPr>
      <w:ind w:left="1920"/>
    </w:pPr>
  </w:style>
  <w:style w:type="paragraph" w:customStyle="1" w:styleId="01">
    <w:name w:val="0 Список без нумер 1 ур"/>
    <w:qFormat/>
    <w:rsid w:val="000F4291"/>
    <w:pPr>
      <w:numPr>
        <w:numId w:val="1"/>
      </w:numPr>
      <w:spacing w:line="360" w:lineRule="auto"/>
      <w:contextualSpacing/>
      <w:jc w:val="both"/>
    </w:pPr>
    <w:rPr>
      <w:color w:val="000000"/>
      <w:sz w:val="28"/>
      <w:szCs w:val="24"/>
    </w:rPr>
  </w:style>
  <w:style w:type="paragraph" w:customStyle="1" w:styleId="02">
    <w:name w:val="0 Список без нумер 2 ур"/>
    <w:qFormat/>
    <w:rsid w:val="000F4291"/>
    <w:pPr>
      <w:tabs>
        <w:tab w:val="num" w:pos="1565"/>
      </w:tabs>
      <w:spacing w:line="360" w:lineRule="auto"/>
      <w:ind w:left="1565" w:hanging="431"/>
      <w:jc w:val="both"/>
    </w:pPr>
    <w:rPr>
      <w:color w:val="000000"/>
      <w:sz w:val="28"/>
      <w:szCs w:val="24"/>
    </w:rPr>
  </w:style>
  <w:style w:type="paragraph" w:styleId="affe">
    <w:name w:val="Plain Text"/>
    <w:basedOn w:val="a2"/>
    <w:link w:val="afff"/>
    <w:uiPriority w:val="99"/>
    <w:unhideWhenUsed/>
    <w:rsid w:val="000F429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">
    <w:name w:val="Текст Знак"/>
    <w:link w:val="affe"/>
    <w:uiPriority w:val="99"/>
    <w:rsid w:val="000F4291"/>
    <w:rPr>
      <w:rFonts w:ascii="Consolas" w:eastAsia="Calibri" w:hAnsi="Consolas"/>
      <w:sz w:val="21"/>
      <w:szCs w:val="21"/>
      <w:lang w:eastAsia="en-US"/>
    </w:rPr>
  </w:style>
  <w:style w:type="paragraph" w:customStyle="1" w:styleId="Default">
    <w:name w:val="Default"/>
    <w:rsid w:val="000F42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Обычный для таблиц Знак"/>
    <w:link w:val="a9"/>
    <w:rsid w:val="00A83A8D"/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AA29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uiPriority w:val="99"/>
    <w:rsid w:val="00AA2931"/>
    <w:rPr>
      <w:rFonts w:ascii="Courier New" w:hAnsi="Courier New" w:cs="Courier New"/>
    </w:rPr>
  </w:style>
  <w:style w:type="paragraph" w:customStyle="1" w:styleId="OTRHeader">
    <w:name w:val="OTR_Header"/>
    <w:semiHidden/>
    <w:rsid w:val="007175BD"/>
    <w:pPr>
      <w:ind w:left="21"/>
    </w:pPr>
    <w:rPr>
      <w:rFonts w:ascii="Arial" w:hAnsi="Arial" w:cs="Arial"/>
      <w:b/>
      <w:bCs/>
    </w:rPr>
  </w:style>
  <w:style w:type="character" w:styleId="afff0">
    <w:name w:val="page number"/>
    <w:rsid w:val="00DD130A"/>
    <w:rPr>
      <w:iCs/>
      <w:sz w:val="28"/>
    </w:rPr>
  </w:style>
  <w:style w:type="paragraph" w:customStyle="1" w:styleId="OTRNameTable">
    <w:name w:val="OTR_Name_Table"/>
    <w:basedOn w:val="a2"/>
    <w:link w:val="OTRNameTable0"/>
    <w:qFormat/>
    <w:rsid w:val="007E3E9C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7E3E9C"/>
    <w:rPr>
      <w:b/>
      <w:sz w:val="24"/>
    </w:rPr>
  </w:style>
  <w:style w:type="paragraph" w:customStyle="1" w:styleId="OTRListNum">
    <w:name w:val="OTR_List_Num"/>
    <w:basedOn w:val="a2"/>
    <w:link w:val="OTRListNum0"/>
    <w:rsid w:val="007E3E9C"/>
    <w:pPr>
      <w:numPr>
        <w:numId w:val="9"/>
      </w:numPr>
      <w:spacing w:before="60" w:after="60"/>
    </w:pPr>
  </w:style>
  <w:style w:type="character" w:customStyle="1" w:styleId="OTRListNum0">
    <w:name w:val="OTR_List_Num Знак Знак"/>
    <w:link w:val="OTRListNum"/>
    <w:rsid w:val="007E3E9C"/>
    <w:rPr>
      <w:snapToGrid w:val="0"/>
      <w:color w:val="000000"/>
      <w:sz w:val="24"/>
    </w:rPr>
  </w:style>
  <w:style w:type="paragraph" w:customStyle="1" w:styleId="OTRreq3">
    <w:name w:val="OTR_req3"/>
    <w:basedOn w:val="OTRHeading3"/>
    <w:rsid w:val="003E6400"/>
    <w:pPr>
      <w:keepNext w:val="0"/>
      <w:spacing w:before="120"/>
      <w:contextualSpacing/>
      <w:outlineLvl w:val="9"/>
    </w:pPr>
    <w:rPr>
      <w:rFonts w:ascii="Times New Roman" w:hAnsi="Times New Roman"/>
      <w:b w:val="0"/>
      <w:bCs w:val="0"/>
      <w:sz w:val="24"/>
      <w:szCs w:val="24"/>
    </w:rPr>
  </w:style>
  <w:style w:type="paragraph" w:customStyle="1" w:styleId="OTRHeading5">
    <w:name w:val="OTR_Heading_5"/>
    <w:rsid w:val="003E6400"/>
    <w:pPr>
      <w:numPr>
        <w:ilvl w:val="4"/>
        <w:numId w:val="10"/>
      </w:numPr>
      <w:outlineLvl w:val="4"/>
    </w:pPr>
    <w:rPr>
      <w:sz w:val="24"/>
    </w:rPr>
  </w:style>
  <w:style w:type="paragraph" w:customStyle="1" w:styleId="OTRHeading1">
    <w:name w:val="OTR_Heading_1"/>
    <w:next w:val="a2"/>
    <w:rsid w:val="003E6400"/>
    <w:pPr>
      <w:keepNext/>
      <w:pageBreakBefore/>
      <w:numPr>
        <w:numId w:val="10"/>
      </w:numPr>
      <w:spacing w:before="240" w:after="120"/>
      <w:jc w:val="both"/>
      <w:outlineLvl w:val="0"/>
    </w:pPr>
    <w:rPr>
      <w:rFonts w:ascii="Arial" w:hAnsi="Arial"/>
      <w:b/>
      <w:kern w:val="32"/>
      <w:sz w:val="32"/>
      <w:szCs w:val="32"/>
    </w:rPr>
  </w:style>
  <w:style w:type="paragraph" w:customStyle="1" w:styleId="OTRHeading4">
    <w:name w:val="OTR_Heading_4"/>
    <w:rsid w:val="003E6400"/>
    <w:pPr>
      <w:numPr>
        <w:ilvl w:val="3"/>
        <w:numId w:val="10"/>
      </w:numPr>
      <w:spacing w:before="240" w:after="240"/>
      <w:contextualSpacing/>
      <w:outlineLvl w:val="3"/>
    </w:pPr>
    <w:rPr>
      <w:b/>
      <w:sz w:val="24"/>
      <w:szCs w:val="24"/>
    </w:rPr>
  </w:style>
  <w:style w:type="paragraph" w:customStyle="1" w:styleId="OTRHeading6">
    <w:name w:val="OTR_Heading_6"/>
    <w:rsid w:val="003E6400"/>
    <w:pPr>
      <w:numPr>
        <w:ilvl w:val="5"/>
        <w:numId w:val="10"/>
      </w:numPr>
      <w:spacing w:before="120" w:after="120"/>
      <w:contextualSpacing/>
      <w:outlineLvl w:val="5"/>
    </w:pPr>
    <w:rPr>
      <w:sz w:val="24"/>
    </w:rPr>
  </w:style>
  <w:style w:type="paragraph" w:customStyle="1" w:styleId="OTRHeading7">
    <w:name w:val="OTR_Heading_7"/>
    <w:rsid w:val="003E6400"/>
    <w:pPr>
      <w:numPr>
        <w:ilvl w:val="6"/>
        <w:numId w:val="10"/>
      </w:numPr>
      <w:tabs>
        <w:tab w:val="clear" w:pos="1562"/>
        <w:tab w:val="num" w:pos="2520"/>
      </w:tabs>
      <w:spacing w:before="120" w:after="120"/>
      <w:ind w:left="2517" w:hanging="1474"/>
      <w:contextualSpacing/>
      <w:outlineLvl w:val="6"/>
    </w:pPr>
    <w:rPr>
      <w:sz w:val="24"/>
    </w:rPr>
  </w:style>
  <w:style w:type="paragraph" w:customStyle="1" w:styleId="OTRHeading8">
    <w:name w:val="OTR_Heading_8"/>
    <w:rsid w:val="003E6400"/>
    <w:pPr>
      <w:numPr>
        <w:ilvl w:val="7"/>
        <w:numId w:val="10"/>
      </w:numPr>
      <w:tabs>
        <w:tab w:val="clear" w:pos="1706"/>
        <w:tab w:val="num" w:pos="3060"/>
      </w:tabs>
      <w:spacing w:before="120" w:after="120"/>
      <w:ind w:left="3056" w:hanging="1797"/>
      <w:outlineLvl w:val="7"/>
    </w:pPr>
    <w:rPr>
      <w:sz w:val="24"/>
    </w:rPr>
  </w:style>
  <w:style w:type="paragraph" w:customStyle="1" w:styleId="OTRHeading9">
    <w:name w:val="OTR_Heading_9"/>
    <w:rsid w:val="003E6400"/>
    <w:pPr>
      <w:numPr>
        <w:ilvl w:val="8"/>
        <w:numId w:val="10"/>
      </w:numPr>
      <w:tabs>
        <w:tab w:val="clear" w:pos="1850"/>
        <w:tab w:val="num" w:pos="3240"/>
      </w:tabs>
      <w:spacing w:before="120" w:after="120"/>
      <w:ind w:left="3237" w:hanging="1797"/>
      <w:contextualSpacing/>
      <w:outlineLvl w:val="8"/>
    </w:pPr>
    <w:rPr>
      <w:sz w:val="24"/>
    </w:rPr>
  </w:style>
  <w:style w:type="paragraph" w:customStyle="1" w:styleId="OTRHeading2">
    <w:name w:val="OTR_Heading_2"/>
    <w:next w:val="a2"/>
    <w:rsid w:val="003E6400"/>
    <w:pPr>
      <w:keepNext/>
      <w:numPr>
        <w:ilvl w:val="1"/>
        <w:numId w:val="10"/>
      </w:numPr>
      <w:spacing w:before="240" w:after="120"/>
      <w:jc w:val="both"/>
      <w:outlineLvl w:val="1"/>
    </w:pPr>
    <w:rPr>
      <w:rFonts w:ascii="Arial" w:hAnsi="Arial"/>
      <w:b/>
      <w:bCs/>
      <w:iCs/>
      <w:sz w:val="28"/>
      <w:szCs w:val="28"/>
    </w:rPr>
  </w:style>
  <w:style w:type="paragraph" w:customStyle="1" w:styleId="OTRHeading3">
    <w:name w:val="OTR_Heading_3"/>
    <w:next w:val="a2"/>
    <w:rsid w:val="003E6400"/>
    <w:pPr>
      <w:keepNext/>
      <w:numPr>
        <w:ilvl w:val="2"/>
        <w:numId w:val="10"/>
      </w:numPr>
      <w:spacing w:before="240" w:after="120"/>
      <w:jc w:val="both"/>
      <w:outlineLvl w:val="2"/>
    </w:pPr>
    <w:rPr>
      <w:rFonts w:ascii="Arial" w:hAnsi="Arial"/>
      <w:b/>
      <w:bCs/>
      <w:sz w:val="26"/>
      <w:szCs w:val="26"/>
    </w:rPr>
  </w:style>
  <w:style w:type="character" w:customStyle="1" w:styleId="apple-converted-space">
    <w:name w:val="apple-converted-space"/>
    <w:basedOn w:val="a4"/>
    <w:rsid w:val="00393CAE"/>
  </w:style>
  <w:style w:type="paragraph" w:customStyle="1" w:styleId="font5">
    <w:name w:val="font5"/>
    <w:basedOn w:val="a2"/>
    <w:rsid w:val="004C36C2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2"/>
    <w:uiPriority w:val="99"/>
    <w:qFormat/>
    <w:rsid w:val="00BE713B"/>
    <w:rPr>
      <w:sz w:val="20"/>
    </w:rPr>
  </w:style>
  <w:style w:type="character" w:customStyle="1" w:styleId="28">
    <w:name w:val="Заголовок 2 Знак"/>
    <w:aliases w:val="H2 Знак,h2 Знак,2 Знак,Heading 2 Hidden Знак,CHS Знак,H2-Heading 2 Знак,l2 Знак,Header2 Знак,22 Знак,heading2 Знак,li... Знак,Section 1.1 Знак,Main Heading Знак,Bold 14 Знак,L2 Знак,list2 Знак,A Знак,A.B.C. Знак,list 2 Знак,t2.T2 Знак"/>
    <w:link w:val="22"/>
    <w:rsid w:val="00DD130A"/>
    <w:rPr>
      <w:rFonts w:ascii="Arial" w:hAnsi="Arial"/>
      <w:b/>
      <w:bCs/>
      <w:snapToGrid w:val="0"/>
      <w:color w:val="000000"/>
      <w:sz w:val="32"/>
    </w:rPr>
  </w:style>
  <w:style w:type="paragraph" w:customStyle="1" w:styleId="enum1">
    <w:name w:val="e_num1"/>
    <w:basedOn w:val="NewNormal"/>
    <w:link w:val="enum10"/>
    <w:qFormat/>
    <w:rsid w:val="00BB05BD"/>
    <w:pPr>
      <w:numPr>
        <w:numId w:val="11"/>
      </w:numPr>
      <w:spacing w:line="360" w:lineRule="exact"/>
    </w:pPr>
    <w:rPr>
      <w:sz w:val="28"/>
      <w:szCs w:val="28"/>
    </w:rPr>
  </w:style>
  <w:style w:type="character" w:customStyle="1" w:styleId="enum10">
    <w:name w:val="e_num1 Знак"/>
    <w:link w:val="enum1"/>
    <w:rsid w:val="00BB05BD"/>
    <w:rPr>
      <w:sz w:val="28"/>
      <w:szCs w:val="28"/>
    </w:rPr>
  </w:style>
  <w:style w:type="paragraph" w:customStyle="1" w:styleId="afff1">
    <w:name w:val="Список нумерованный"/>
    <w:basedOn w:val="a2"/>
    <w:next w:val="a2"/>
    <w:rsid w:val="00DD130A"/>
    <w:pPr>
      <w:spacing w:before="120" w:after="120"/>
      <w:ind w:left="992" w:hanging="425"/>
    </w:pPr>
    <w:rPr>
      <w:sz w:val="28"/>
    </w:rPr>
  </w:style>
  <w:style w:type="paragraph" w:customStyle="1" w:styleId="13">
    <w:name w:val="Список маркированный уровень 1"/>
    <w:basedOn w:val="a2"/>
    <w:link w:val="1b"/>
    <w:autoRedefine/>
    <w:rsid w:val="00DD130A"/>
    <w:pPr>
      <w:keepLines/>
      <w:numPr>
        <w:numId w:val="12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ASFKTableHead">
    <w:name w:val="_ASFK_Table_Head"/>
    <w:basedOn w:val="ASFKTablenorm"/>
    <w:uiPriority w:val="99"/>
    <w:rsid w:val="00527CAB"/>
    <w:pPr>
      <w:keepNext/>
      <w:suppressAutoHyphens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a">
    <w:name w:val="Маркированный абзац"/>
    <w:basedOn w:val="a2"/>
    <w:qFormat/>
    <w:rsid w:val="00E9706B"/>
    <w:pPr>
      <w:numPr>
        <w:numId w:val="13"/>
      </w:numPr>
      <w:spacing w:after="60" w:line="276" w:lineRule="auto"/>
      <w:contextualSpacing/>
    </w:pPr>
    <w:rPr>
      <w:rFonts w:ascii="Calibri" w:hAnsi="Calibri"/>
      <w:sz w:val="28"/>
      <w:lang w:val="en-US" w:eastAsia="en-US"/>
    </w:rPr>
  </w:style>
  <w:style w:type="character" w:customStyle="1" w:styleId="1c">
    <w:name w:val="1 Основной Знак"/>
    <w:link w:val="1d"/>
    <w:locked/>
    <w:rsid w:val="003472B4"/>
    <w:rPr>
      <w:sz w:val="28"/>
    </w:rPr>
  </w:style>
  <w:style w:type="paragraph" w:customStyle="1" w:styleId="1d">
    <w:name w:val="1 Основной"/>
    <w:basedOn w:val="a2"/>
    <w:link w:val="1c"/>
    <w:qFormat/>
    <w:rsid w:val="003472B4"/>
    <w:pPr>
      <w:ind w:firstLine="720"/>
    </w:pPr>
    <w:rPr>
      <w:sz w:val="28"/>
    </w:rPr>
  </w:style>
  <w:style w:type="paragraph" w:styleId="afff2">
    <w:name w:val="table of figures"/>
    <w:basedOn w:val="affc"/>
    <w:next w:val="a2"/>
    <w:uiPriority w:val="99"/>
    <w:rsid w:val="00DD130A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character" w:customStyle="1" w:styleId="1e">
    <w:name w:val="я_Технический стиль 1 Знак"/>
    <w:link w:val="1f"/>
    <w:rsid w:val="00DD130A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2"/>
    <w:link w:val="1e"/>
    <w:qFormat/>
    <w:rsid w:val="00DD130A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napToGrid/>
      <w:szCs w:val="24"/>
    </w:rPr>
  </w:style>
  <w:style w:type="paragraph" w:customStyle="1" w:styleId="a3">
    <w:name w:val="Основной текст (без отступа)"/>
    <w:basedOn w:val="affc"/>
    <w:rsid w:val="00DD130A"/>
    <w:pPr>
      <w:spacing w:before="120" w:after="120"/>
      <w:ind w:firstLine="0"/>
    </w:pPr>
  </w:style>
  <w:style w:type="paragraph" w:customStyle="1" w:styleId="-3">
    <w:name w:val="Титульный лист - текст"/>
    <w:link w:val="-4"/>
    <w:rsid w:val="00DD130A"/>
    <w:rPr>
      <w:sz w:val="28"/>
    </w:rPr>
  </w:style>
  <w:style w:type="paragraph" w:customStyle="1" w:styleId="-5">
    <w:name w:val="Титльный лист - заголовок документа"/>
    <w:basedOn w:val="a2"/>
    <w:rsid w:val="00DD130A"/>
    <w:pPr>
      <w:jc w:val="center"/>
    </w:pPr>
    <w:rPr>
      <w:rFonts w:ascii="Arial" w:hAnsi="Arial"/>
      <w:b/>
      <w:sz w:val="36"/>
    </w:rPr>
  </w:style>
  <w:style w:type="character" w:customStyle="1" w:styleId="afff3">
    <w:name w:val="Выделение подчеркиванием"/>
    <w:qFormat/>
    <w:rsid w:val="00DD130A"/>
    <w:rPr>
      <w:u w:val="single"/>
    </w:rPr>
  </w:style>
  <w:style w:type="paragraph" w:customStyle="1" w:styleId="3a">
    <w:name w:val="я_Технический стиль 3"/>
    <w:basedOn w:val="-3"/>
    <w:link w:val="3b"/>
    <w:qFormat/>
    <w:rsid w:val="00DD130A"/>
    <w:rPr>
      <w:rFonts w:ascii="Arial" w:hAnsi="Arial" w:cs="Arial"/>
      <w:b/>
    </w:rPr>
  </w:style>
  <w:style w:type="character" w:customStyle="1" w:styleId="-4">
    <w:name w:val="Титульный лист - текст Знак"/>
    <w:link w:val="-3"/>
    <w:rsid w:val="00DD130A"/>
    <w:rPr>
      <w:sz w:val="28"/>
    </w:rPr>
  </w:style>
  <w:style w:type="character" w:customStyle="1" w:styleId="3b">
    <w:name w:val="я_Технический стиль 3 Знак"/>
    <w:link w:val="3a"/>
    <w:rsid w:val="00DD130A"/>
    <w:rPr>
      <w:rFonts w:ascii="Arial" w:hAnsi="Arial" w:cs="Arial"/>
      <w:b/>
      <w:sz w:val="28"/>
    </w:rPr>
  </w:style>
  <w:style w:type="paragraph" w:customStyle="1" w:styleId="afff4">
    <w:name w:val="Основной текст (центр/одинарный)"/>
    <w:basedOn w:val="affc"/>
    <w:link w:val="afff5"/>
    <w:rsid w:val="00DD130A"/>
    <w:pPr>
      <w:spacing w:before="120" w:after="120"/>
      <w:ind w:firstLine="0"/>
      <w:jc w:val="center"/>
    </w:pPr>
  </w:style>
  <w:style w:type="character" w:customStyle="1" w:styleId="afff5">
    <w:name w:val="Основной текст (центр/одинарный) Знак"/>
    <w:link w:val="afff4"/>
    <w:rsid w:val="00DD130A"/>
    <w:rPr>
      <w:snapToGrid w:val="0"/>
      <w:color w:val="000000"/>
      <w:sz w:val="28"/>
    </w:rPr>
  </w:style>
  <w:style w:type="paragraph" w:customStyle="1" w:styleId="-6">
    <w:name w:val="Титульный лист - название документа"/>
    <w:basedOn w:val="-5"/>
    <w:link w:val="-7"/>
    <w:rsid w:val="00DD130A"/>
    <w:rPr>
      <w:b w:val="0"/>
    </w:rPr>
  </w:style>
  <w:style w:type="character" w:customStyle="1" w:styleId="-7">
    <w:name w:val="Титульный лист - название документа Знак"/>
    <w:link w:val="-6"/>
    <w:rsid w:val="00DD130A"/>
    <w:rPr>
      <w:rFonts w:ascii="Arial" w:hAnsi="Arial"/>
      <w:snapToGrid w:val="0"/>
      <w:color w:val="000000"/>
      <w:sz w:val="36"/>
    </w:rPr>
  </w:style>
  <w:style w:type="paragraph" w:customStyle="1" w:styleId="16">
    <w:name w:val="ГОСТ_Заголовок_1"/>
    <w:basedOn w:val="a2"/>
    <w:next w:val="a2"/>
    <w:rsid w:val="004C116B"/>
    <w:pPr>
      <w:pageBreakBefore/>
      <w:numPr>
        <w:numId w:val="14"/>
      </w:numPr>
      <w:jc w:val="center"/>
      <w:outlineLvl w:val="0"/>
    </w:pPr>
    <w:rPr>
      <w:b/>
      <w:sz w:val="28"/>
    </w:rPr>
  </w:style>
  <w:style w:type="paragraph" w:customStyle="1" w:styleId="26">
    <w:name w:val="ГОСТ_Заголовок_2"/>
    <w:basedOn w:val="a2"/>
    <w:next w:val="a2"/>
    <w:rsid w:val="004C116B"/>
    <w:pPr>
      <w:numPr>
        <w:ilvl w:val="1"/>
        <w:numId w:val="14"/>
      </w:numPr>
      <w:spacing w:before="360" w:after="240"/>
      <w:outlineLvl w:val="1"/>
    </w:pPr>
    <w:rPr>
      <w:b/>
    </w:rPr>
  </w:style>
  <w:style w:type="paragraph" w:customStyle="1" w:styleId="35">
    <w:name w:val="ГОСТ_Заголовок_3"/>
    <w:basedOn w:val="a2"/>
    <w:next w:val="a2"/>
    <w:rsid w:val="004C116B"/>
    <w:pPr>
      <w:numPr>
        <w:ilvl w:val="2"/>
        <w:numId w:val="14"/>
      </w:numPr>
      <w:spacing w:before="360" w:after="240"/>
      <w:outlineLvl w:val="2"/>
    </w:pPr>
    <w:rPr>
      <w:b/>
    </w:rPr>
  </w:style>
  <w:style w:type="paragraph" w:customStyle="1" w:styleId="41">
    <w:name w:val="ГОСТ_Заголовок_4"/>
    <w:basedOn w:val="a2"/>
    <w:next w:val="a2"/>
    <w:rsid w:val="004C116B"/>
    <w:pPr>
      <w:numPr>
        <w:ilvl w:val="3"/>
        <w:numId w:val="14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C116B"/>
    <w:pPr>
      <w:numPr>
        <w:numId w:val="14"/>
      </w:numPr>
    </w:pPr>
  </w:style>
  <w:style w:type="character" w:customStyle="1" w:styleId="ASFKNameTable0">
    <w:name w:val="_ASFK_Name_Table Знак Знак"/>
    <w:link w:val="ASFKNameTable"/>
    <w:locked/>
    <w:rsid w:val="00EB24F2"/>
    <w:rPr>
      <w:b/>
      <w:sz w:val="24"/>
    </w:rPr>
  </w:style>
  <w:style w:type="paragraph" w:customStyle="1" w:styleId="ASFKNameTable">
    <w:name w:val="_ASFK_Name_Table"/>
    <w:link w:val="ASFKNameTable0"/>
    <w:rsid w:val="00EB24F2"/>
    <w:pPr>
      <w:keepNext/>
      <w:numPr>
        <w:numId w:val="15"/>
      </w:numPr>
      <w:spacing w:before="240" w:after="120"/>
    </w:pPr>
    <w:rPr>
      <w:b/>
      <w:sz w:val="24"/>
    </w:rPr>
  </w:style>
  <w:style w:type="paragraph" w:customStyle="1" w:styleId="afff6">
    <w:name w:val="Абзац нумерация"/>
    <w:basedOn w:val="a2"/>
    <w:qFormat/>
    <w:rsid w:val="00F95CE1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2"/>
    <w:rsid w:val="005C0C3D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xl111">
    <w:name w:val="xl111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2">
    <w:name w:val="xl11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15">
    <w:name w:val="xl115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16">
    <w:name w:val="xl116"/>
    <w:basedOn w:val="a2"/>
    <w:rsid w:val="005C0C3D"/>
    <w:pP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17">
    <w:name w:val="xl117"/>
    <w:basedOn w:val="a2"/>
    <w:rsid w:val="005C0C3D"/>
    <w:pPr>
      <w:shd w:val="clear" w:color="000000" w:fill="FFFF00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18">
    <w:name w:val="xl118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19">
    <w:name w:val="xl119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0">
    <w:name w:val="xl120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21">
    <w:name w:val="xl121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2">
    <w:name w:val="xl12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23">
    <w:name w:val="xl123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24">
    <w:name w:val="xl124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25">
    <w:name w:val="xl125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6">
    <w:name w:val="xl126"/>
    <w:basedOn w:val="a2"/>
    <w:rsid w:val="005C0C3D"/>
    <w:pPr>
      <w:spacing w:before="100" w:beforeAutospacing="1" w:after="100" w:afterAutospacing="1"/>
      <w:jc w:val="left"/>
      <w:textAlignment w:val="top"/>
    </w:pPr>
  </w:style>
  <w:style w:type="paragraph" w:customStyle="1" w:styleId="xl127">
    <w:name w:val="xl127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28">
    <w:name w:val="xl128"/>
    <w:basedOn w:val="a2"/>
    <w:rsid w:val="005C0C3D"/>
    <w:pPr>
      <w:spacing w:before="100" w:beforeAutospacing="1" w:after="100" w:afterAutospacing="1"/>
      <w:jc w:val="left"/>
      <w:textAlignment w:val="center"/>
    </w:pPr>
  </w:style>
  <w:style w:type="paragraph" w:customStyle="1" w:styleId="xl129">
    <w:name w:val="xl129"/>
    <w:basedOn w:val="a2"/>
    <w:rsid w:val="005C0C3D"/>
    <w:pP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31">
    <w:name w:val="xl131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2">
    <w:name w:val="xl13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33">
    <w:name w:val="xl133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34">
    <w:name w:val="xl134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5">
    <w:name w:val="xl135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6">
    <w:name w:val="xl136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FF"/>
      <w:sz w:val="28"/>
      <w:szCs w:val="28"/>
      <w:u w:val="single"/>
    </w:rPr>
  </w:style>
  <w:style w:type="paragraph" w:customStyle="1" w:styleId="xl137">
    <w:name w:val="xl137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8">
    <w:name w:val="xl138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39">
    <w:name w:val="xl139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42">
    <w:name w:val="xl142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</w:style>
  <w:style w:type="paragraph" w:customStyle="1" w:styleId="xl143">
    <w:name w:val="xl143"/>
    <w:basedOn w:val="a2"/>
    <w:rsid w:val="005C0C3D"/>
    <w:pP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44">
    <w:name w:val="xl144"/>
    <w:basedOn w:val="a2"/>
    <w:rsid w:val="005C0C3D"/>
    <w:pPr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45">
    <w:name w:val="xl145"/>
    <w:basedOn w:val="a2"/>
    <w:rsid w:val="005C0C3D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6">
    <w:name w:val="xl146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8"/>
      <w:szCs w:val="28"/>
    </w:rPr>
  </w:style>
  <w:style w:type="paragraph" w:customStyle="1" w:styleId="xl147">
    <w:name w:val="xl147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48">
    <w:name w:val="xl148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49">
    <w:name w:val="xl149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8"/>
      <w:szCs w:val="28"/>
    </w:rPr>
  </w:style>
  <w:style w:type="paragraph" w:customStyle="1" w:styleId="xl150">
    <w:name w:val="xl150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</w:style>
  <w:style w:type="paragraph" w:customStyle="1" w:styleId="xl151">
    <w:name w:val="xl151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2">
    <w:name w:val="xl152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3">
    <w:name w:val="xl153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54">
    <w:name w:val="xl154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5">
    <w:name w:val="xl155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6">
    <w:name w:val="xl156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7">
    <w:name w:val="xl157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8">
    <w:name w:val="xl158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59">
    <w:name w:val="xl159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0">
    <w:name w:val="xl160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1">
    <w:name w:val="xl161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2">
    <w:name w:val="xl162"/>
    <w:basedOn w:val="a2"/>
    <w:rsid w:val="005C0C3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3">
    <w:name w:val="xl163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4">
    <w:name w:val="xl164"/>
    <w:basedOn w:val="a2"/>
    <w:rsid w:val="005C0C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5">
    <w:name w:val="xl165"/>
    <w:basedOn w:val="a2"/>
    <w:rsid w:val="005C0C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6">
    <w:name w:val="xl166"/>
    <w:basedOn w:val="a2"/>
    <w:rsid w:val="005C0C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7">
    <w:name w:val="xl167"/>
    <w:basedOn w:val="a2"/>
    <w:rsid w:val="005C0C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8">
    <w:name w:val="xl168"/>
    <w:basedOn w:val="a2"/>
    <w:rsid w:val="005C0C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EBSymBold">
    <w:name w:val="_EB_Sym_Bold"/>
    <w:uiPriority w:val="99"/>
    <w:rsid w:val="009D3B49"/>
    <w:rPr>
      <w:rFonts w:ascii="Times New Roman" w:hAnsi="Times New Roman"/>
      <w:b/>
      <w:sz w:val="28"/>
    </w:rPr>
  </w:style>
  <w:style w:type="paragraph" w:customStyle="1" w:styleId="GOSTNormal">
    <w:name w:val="_GOST_Normal"/>
    <w:link w:val="GOSTNormal0"/>
    <w:rsid w:val="009D3B49"/>
    <w:pPr>
      <w:spacing w:before="120" w:after="60"/>
      <w:ind w:firstLine="567"/>
      <w:contextualSpacing/>
      <w:jc w:val="both"/>
    </w:pPr>
    <w:rPr>
      <w:sz w:val="24"/>
    </w:rPr>
  </w:style>
  <w:style w:type="character" w:customStyle="1" w:styleId="GOSTNormal0">
    <w:name w:val="_GOST_Normal Знак"/>
    <w:link w:val="GOSTNormal"/>
    <w:qFormat/>
    <w:rsid w:val="009D3B49"/>
    <w:rPr>
      <w:sz w:val="24"/>
      <w:lang w:bidi="ar-SA"/>
    </w:rPr>
  </w:style>
  <w:style w:type="paragraph" w:customStyle="1" w:styleId="GOSTListmark2">
    <w:name w:val="_GOST_List_mark2"/>
    <w:rsid w:val="009D3B49"/>
    <w:pPr>
      <w:numPr>
        <w:numId w:val="16"/>
      </w:numPr>
      <w:jc w:val="both"/>
    </w:pPr>
    <w:rPr>
      <w:snapToGrid w:val="0"/>
      <w:sz w:val="24"/>
    </w:rPr>
  </w:style>
  <w:style w:type="paragraph" w:customStyle="1" w:styleId="GOSTListmark3">
    <w:name w:val="_GOST_List_mark3"/>
    <w:basedOn w:val="a2"/>
    <w:rsid w:val="009D3B49"/>
    <w:pPr>
      <w:numPr>
        <w:numId w:val="17"/>
      </w:numPr>
    </w:pPr>
  </w:style>
  <w:style w:type="paragraph" w:customStyle="1" w:styleId="GOSTNormalWithout">
    <w:name w:val="_GOST_Normal_Without"/>
    <w:basedOn w:val="GOSTNormal"/>
    <w:next w:val="GOSTNormal"/>
    <w:rsid w:val="009D3B49"/>
    <w:pPr>
      <w:keepNext/>
    </w:pPr>
  </w:style>
  <w:style w:type="paragraph" w:styleId="a1">
    <w:name w:val="List Bullet"/>
    <w:basedOn w:val="a2"/>
    <w:uiPriority w:val="99"/>
    <w:rsid w:val="00B201AF"/>
    <w:pPr>
      <w:numPr>
        <w:numId w:val="18"/>
      </w:numPr>
      <w:contextualSpacing/>
    </w:pPr>
  </w:style>
  <w:style w:type="paragraph" w:customStyle="1" w:styleId="10-">
    <w:name w:val="Таблица (10) - осн. текст"/>
    <w:basedOn w:val="a2"/>
    <w:rsid w:val="00DD130A"/>
    <w:pPr>
      <w:spacing w:after="60"/>
      <w:ind w:firstLine="5"/>
      <w:jc w:val="left"/>
    </w:pPr>
    <w:rPr>
      <w:rFonts w:ascii="Arial" w:hAnsi="Arial"/>
      <w:sz w:val="20"/>
    </w:rPr>
  </w:style>
  <w:style w:type="character" w:styleId="afff7">
    <w:name w:val="Strong"/>
    <w:uiPriority w:val="22"/>
    <w:qFormat/>
    <w:rsid w:val="00310D83"/>
    <w:rPr>
      <w:b/>
      <w:bCs/>
    </w:rPr>
  </w:style>
  <w:style w:type="character" w:customStyle="1" w:styleId="61">
    <w:name w:val="Заголовок 6 Знак"/>
    <w:link w:val="60"/>
    <w:rsid w:val="00DD130A"/>
    <w:rPr>
      <w:rFonts w:ascii="Arial" w:hAnsi="Arial"/>
      <w:i/>
      <w:sz w:val="22"/>
      <w:lang w:eastAsia="en-US"/>
    </w:rPr>
  </w:style>
  <w:style w:type="character" w:customStyle="1" w:styleId="70">
    <w:name w:val="Заголовок 7 Знак"/>
    <w:link w:val="7"/>
    <w:rsid w:val="000A0BF8"/>
    <w:rPr>
      <w:rFonts w:ascii="Arial" w:hAnsi="Arial"/>
      <w:i/>
      <w:sz w:val="22"/>
      <w:lang w:val="en-US" w:eastAsia="en-US"/>
    </w:rPr>
  </w:style>
  <w:style w:type="paragraph" w:customStyle="1" w:styleId="-8">
    <w:name w:val="Таблица - наименование"/>
    <w:basedOn w:val="a2"/>
    <w:qFormat/>
    <w:rsid w:val="00DD130A"/>
    <w:pPr>
      <w:keepNext/>
      <w:spacing w:before="120"/>
      <w:jc w:val="left"/>
    </w:pPr>
    <w:rPr>
      <w:color w:val="auto"/>
      <w:sz w:val="28"/>
    </w:rPr>
  </w:style>
  <w:style w:type="paragraph" w:customStyle="1" w:styleId="27">
    <w:name w:val="Пункт 2 уровня"/>
    <w:basedOn w:val="22"/>
    <w:link w:val="2c"/>
    <w:rsid w:val="00DD130A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6">
    <w:name w:val="Пункт 3 уровня"/>
    <w:basedOn w:val="32"/>
    <w:link w:val="3c"/>
    <w:rsid w:val="00DD130A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6"/>
    <w:rsid w:val="00DD130A"/>
    <w:rPr>
      <w:bCs/>
      <w:snapToGrid w:val="0"/>
      <w:color w:val="000000"/>
      <w:sz w:val="28"/>
    </w:rPr>
  </w:style>
  <w:style w:type="paragraph" w:customStyle="1" w:styleId="42">
    <w:name w:val="Пункт 4 уровня"/>
    <w:basedOn w:val="4"/>
    <w:link w:val="45"/>
    <w:rsid w:val="00DD130A"/>
    <w:pPr>
      <w:spacing w:before="120"/>
    </w:pPr>
  </w:style>
  <w:style w:type="character" w:customStyle="1" w:styleId="45">
    <w:name w:val="Пункт 4 уровня Знак"/>
    <w:basedOn w:val="43"/>
    <w:link w:val="42"/>
    <w:rsid w:val="00DD130A"/>
    <w:rPr>
      <w:rFonts w:ascii="Arial" w:hAnsi="Arial"/>
      <w:snapToGrid w:val="0"/>
      <w:color w:val="000000"/>
      <w:sz w:val="28"/>
    </w:rPr>
  </w:style>
  <w:style w:type="paragraph" w:customStyle="1" w:styleId="afff8">
    <w:name w:val="Заголовки без нумерации"/>
    <w:basedOn w:val="14"/>
    <w:next w:val="affc"/>
    <w:rsid w:val="00DD130A"/>
    <w:pPr>
      <w:numPr>
        <w:numId w:val="0"/>
      </w:numPr>
    </w:pPr>
  </w:style>
  <w:style w:type="paragraph" w:customStyle="1" w:styleId="10-1">
    <w:name w:val="Таблица (10) - список нум. 1"/>
    <w:basedOn w:val="10-"/>
    <w:rsid w:val="00DD130A"/>
    <w:pPr>
      <w:ind w:left="227" w:hanging="227"/>
    </w:pPr>
    <w:rPr>
      <w:rFonts w:cs="Arial"/>
    </w:rPr>
  </w:style>
  <w:style w:type="paragraph" w:customStyle="1" w:styleId="23">
    <w:name w:val="Список маркированный уровень 2"/>
    <w:basedOn w:val="a2"/>
    <w:rsid w:val="00DD130A"/>
    <w:pPr>
      <w:numPr>
        <w:numId w:val="19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customStyle="1" w:styleId="10-10">
    <w:name w:val="Таблица (10) - сп.марк.ур.1"/>
    <w:basedOn w:val="10-"/>
    <w:rsid w:val="00DD130A"/>
    <w:pPr>
      <w:tabs>
        <w:tab w:val="num" w:pos="171"/>
      </w:tabs>
      <w:ind w:left="170" w:hanging="170"/>
    </w:pPr>
  </w:style>
  <w:style w:type="paragraph" w:styleId="afff9">
    <w:name w:val="footnote text"/>
    <w:basedOn w:val="a2"/>
    <w:link w:val="afffa"/>
    <w:rsid w:val="00DD130A"/>
    <w:rPr>
      <w:rFonts w:ascii="Arial" w:hAnsi="Arial"/>
      <w:sz w:val="20"/>
    </w:rPr>
  </w:style>
  <w:style w:type="character" w:customStyle="1" w:styleId="afffa">
    <w:name w:val="Текст сноски Знак"/>
    <w:link w:val="afff9"/>
    <w:rsid w:val="000A0BF8"/>
    <w:rPr>
      <w:rFonts w:ascii="Arial" w:hAnsi="Arial"/>
      <w:snapToGrid w:val="0"/>
      <w:color w:val="000000"/>
    </w:rPr>
  </w:style>
  <w:style w:type="character" w:styleId="afffb">
    <w:name w:val="footnote reference"/>
    <w:rsid w:val="00DD130A"/>
    <w:rPr>
      <w:vertAlign w:val="superscript"/>
    </w:rPr>
  </w:style>
  <w:style w:type="paragraph" w:customStyle="1" w:styleId="10-2">
    <w:name w:val="Таблица (10) - сп.марк.ур.2"/>
    <w:basedOn w:val="10-"/>
    <w:rsid w:val="00DD130A"/>
    <w:pPr>
      <w:numPr>
        <w:numId w:val="20"/>
      </w:numPr>
    </w:pPr>
    <w:rPr>
      <w:rFonts w:ascii="Times New Roman" w:hAnsi="Times New Roman"/>
      <w:sz w:val="24"/>
    </w:rPr>
  </w:style>
  <w:style w:type="paragraph" w:customStyle="1" w:styleId="afffc">
    <w:name w:val="Заголовок приложения"/>
    <w:basedOn w:val="14"/>
    <w:next w:val="a2"/>
    <w:rsid w:val="00DD130A"/>
    <w:pPr>
      <w:numPr>
        <w:numId w:val="0"/>
      </w:numPr>
      <w:spacing w:before="0"/>
      <w:jc w:val="right"/>
    </w:pPr>
  </w:style>
  <w:style w:type="paragraph" w:customStyle="1" w:styleId="3d">
    <w:name w:val="Список маркированный уровень 3"/>
    <w:basedOn w:val="a2"/>
    <w:rsid w:val="00DD130A"/>
    <w:pPr>
      <w:ind w:left="1701" w:hanging="397"/>
    </w:pPr>
    <w:rPr>
      <w:sz w:val="28"/>
    </w:rPr>
  </w:style>
  <w:style w:type="paragraph" w:customStyle="1" w:styleId="-9">
    <w:name w:val="Рисунок - наименование"/>
    <w:basedOn w:val="a2"/>
    <w:rsid w:val="00DD130A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DD130A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d">
    <w:name w:val="Список общий (ручная нумерация)"/>
    <w:basedOn w:val="affc"/>
    <w:next w:val="a2"/>
    <w:rsid w:val="00DD130A"/>
    <w:pPr>
      <w:spacing w:before="120" w:after="120"/>
      <w:ind w:left="851" w:hanging="284"/>
    </w:pPr>
  </w:style>
  <w:style w:type="paragraph" w:customStyle="1" w:styleId="afffe">
    <w:name w:val="Нумерация"/>
    <w:basedOn w:val="a2"/>
    <w:autoRedefine/>
    <w:rsid w:val="00DD130A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e">
    <w:name w:val="Пункт 3 уровня без нумерации"/>
    <w:basedOn w:val="36"/>
    <w:rsid w:val="00DD130A"/>
    <w:pPr>
      <w:numPr>
        <w:ilvl w:val="0"/>
        <w:numId w:val="0"/>
      </w:numPr>
      <w:ind w:firstLine="567"/>
    </w:pPr>
  </w:style>
  <w:style w:type="paragraph" w:styleId="1f0">
    <w:name w:val="index 1"/>
    <w:basedOn w:val="a2"/>
    <w:next w:val="a2"/>
    <w:autoRedefine/>
    <w:rsid w:val="00DD130A"/>
    <w:pPr>
      <w:ind w:left="240" w:hanging="240"/>
    </w:pPr>
  </w:style>
  <w:style w:type="paragraph" w:styleId="affff">
    <w:name w:val="endnote text"/>
    <w:basedOn w:val="a2"/>
    <w:link w:val="affff0"/>
    <w:rsid w:val="00DD130A"/>
    <w:rPr>
      <w:sz w:val="20"/>
    </w:rPr>
  </w:style>
  <w:style w:type="character" w:customStyle="1" w:styleId="affff0">
    <w:name w:val="Текст концевой сноски Знак"/>
    <w:link w:val="affff"/>
    <w:rsid w:val="00DD130A"/>
    <w:rPr>
      <w:snapToGrid w:val="0"/>
      <w:color w:val="000000"/>
    </w:rPr>
  </w:style>
  <w:style w:type="character" w:styleId="affff1">
    <w:name w:val="endnote reference"/>
    <w:rsid w:val="00DD130A"/>
    <w:rPr>
      <w:vertAlign w:val="superscript"/>
    </w:rPr>
  </w:style>
  <w:style w:type="paragraph" w:customStyle="1" w:styleId="12-">
    <w:name w:val="Таблица (12) - Заголовки"/>
    <w:basedOn w:val="a3"/>
    <w:link w:val="12-0"/>
    <w:qFormat/>
    <w:rsid w:val="00DD130A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3"/>
    <w:link w:val="12-2"/>
    <w:qFormat/>
    <w:rsid w:val="00DD130A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DD130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ff2">
    <w:name w:val="Table Elegant"/>
    <w:basedOn w:val="a5"/>
    <w:rsid w:val="00DD130A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rsid w:val="00DD130A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1">
    <w:name w:val="Светлый список1"/>
    <w:basedOn w:val="a5"/>
    <w:uiPriority w:val="61"/>
    <w:locked/>
    <w:rsid w:val="00DD130A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f3">
    <w:name w:val="Выделение жирным шрифтом"/>
    <w:qFormat/>
    <w:rsid w:val="00DD130A"/>
    <w:rPr>
      <w:b/>
    </w:rPr>
  </w:style>
  <w:style w:type="character" w:customStyle="1" w:styleId="affff4">
    <w:name w:val="Выделение курсивом"/>
    <w:qFormat/>
    <w:rsid w:val="00DD130A"/>
    <w:rPr>
      <w:i/>
    </w:rPr>
  </w:style>
  <w:style w:type="paragraph" w:customStyle="1" w:styleId="2d">
    <w:name w:val="я_Технический стиль 2"/>
    <w:basedOn w:val="-3"/>
    <w:link w:val="2e"/>
    <w:qFormat/>
    <w:rsid w:val="00DD130A"/>
    <w:pPr>
      <w:suppressAutoHyphens/>
    </w:pPr>
    <w:rPr>
      <w:rFonts w:cs="Arial"/>
      <w:u w:val="single"/>
    </w:rPr>
  </w:style>
  <w:style w:type="character" w:customStyle="1" w:styleId="2e">
    <w:name w:val="я_Технический стиль 2 Знак"/>
    <w:link w:val="2d"/>
    <w:rsid w:val="00DD130A"/>
    <w:rPr>
      <w:rFonts w:cs="Arial"/>
      <w:sz w:val="28"/>
      <w:u w:val="single"/>
    </w:rPr>
  </w:style>
  <w:style w:type="character" w:customStyle="1" w:styleId="2c">
    <w:name w:val="Пункт 2 уровня Знак"/>
    <w:link w:val="27"/>
    <w:rsid w:val="00DD130A"/>
    <w:rPr>
      <w:bCs/>
      <w:snapToGrid w:val="0"/>
      <w:color w:val="000000"/>
      <w:sz w:val="28"/>
    </w:rPr>
  </w:style>
  <w:style w:type="character" w:customStyle="1" w:styleId="affff5">
    <w:name w:val="Выделение цветом (желтый)"/>
    <w:qFormat/>
    <w:rsid w:val="00DD130A"/>
    <w:rPr>
      <w:bdr w:val="none" w:sz="0" w:space="0" w:color="auto"/>
      <w:shd w:val="clear" w:color="auto" w:fill="FFFF00"/>
    </w:rPr>
  </w:style>
  <w:style w:type="table" w:customStyle="1" w:styleId="1f2">
    <w:name w:val="Сетка таблицы1"/>
    <w:basedOn w:val="a5"/>
    <w:next w:val="afe"/>
    <w:uiPriority w:val="59"/>
    <w:rsid w:val="00A9720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6">
    <w:name w:val="Emphasis"/>
    <w:qFormat/>
    <w:rsid w:val="00532325"/>
    <w:rPr>
      <w:i/>
      <w:iCs/>
    </w:rPr>
  </w:style>
  <w:style w:type="paragraph" w:customStyle="1" w:styleId="T">
    <w:name w:val="T_ОН_Таблица изменений"/>
    <w:basedOn w:val="a2"/>
    <w:link w:val="T0"/>
    <w:uiPriority w:val="99"/>
    <w:rsid w:val="00A70A65"/>
    <w:pPr>
      <w:spacing w:before="120"/>
      <w:jc w:val="center"/>
    </w:pPr>
    <w:rPr>
      <w:rFonts w:ascii="ISOCPEUR" w:hAnsi="ISOCPEUR"/>
      <w:i/>
      <w:snapToGrid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locked/>
    <w:rsid w:val="00A70A65"/>
    <w:rPr>
      <w:rFonts w:ascii="ISOCPEUR" w:hAnsi="ISOCPEUR"/>
      <w:i/>
      <w:sz w:val="18"/>
      <w:szCs w:val="14"/>
    </w:rPr>
  </w:style>
  <w:style w:type="paragraph" w:customStyle="1" w:styleId="T2">
    <w:name w:val="T_ОН_Заголовки"/>
    <w:basedOn w:val="a2"/>
    <w:uiPriority w:val="99"/>
    <w:rsid w:val="00A70A65"/>
    <w:pPr>
      <w:widowControl w:val="0"/>
      <w:adjustRightInd w:val="0"/>
      <w:spacing w:before="120"/>
      <w:jc w:val="center"/>
      <w:textAlignment w:val="baseline"/>
    </w:pPr>
    <w:rPr>
      <w:rFonts w:ascii="ISOCPEUR" w:hAnsi="ISOCPEUR" w:cs="Arial"/>
      <w:i/>
      <w:snapToGrid/>
      <w:color w:val="auto"/>
      <w:sz w:val="20"/>
      <w:szCs w:val="18"/>
    </w:rPr>
  </w:style>
  <w:style w:type="paragraph" w:customStyle="1" w:styleId="T3">
    <w:name w:val="T_ОН_Дата"/>
    <w:basedOn w:val="a2"/>
    <w:link w:val="T4"/>
    <w:uiPriority w:val="99"/>
    <w:rsid w:val="00A70A65"/>
    <w:pPr>
      <w:spacing w:before="120"/>
      <w:jc w:val="center"/>
    </w:pPr>
    <w:rPr>
      <w:rFonts w:ascii="ISOCPEUR" w:hAnsi="ISOCPEUR"/>
      <w:i/>
      <w:snapToGrid/>
      <w:color w:val="auto"/>
      <w:sz w:val="16"/>
      <w:szCs w:val="16"/>
    </w:rPr>
  </w:style>
  <w:style w:type="character" w:customStyle="1" w:styleId="T4">
    <w:name w:val="T_ОН_Дата Знак"/>
    <w:link w:val="T3"/>
    <w:uiPriority w:val="99"/>
    <w:locked/>
    <w:rsid w:val="00A70A65"/>
    <w:rPr>
      <w:rFonts w:ascii="ISOCPEUR" w:hAnsi="ISOCPEUR"/>
      <w:i/>
      <w:sz w:val="16"/>
      <w:szCs w:val="16"/>
    </w:rPr>
  </w:style>
  <w:style w:type="paragraph" w:customStyle="1" w:styleId="T20">
    <w:name w:val="T_ОН_Лист 2"/>
    <w:basedOn w:val="a2"/>
    <w:uiPriority w:val="99"/>
    <w:rsid w:val="00A70A65"/>
    <w:pPr>
      <w:spacing w:before="40"/>
      <w:jc w:val="center"/>
    </w:pPr>
    <w:rPr>
      <w:rFonts w:ascii="ISOCPEUR" w:hAnsi="ISOCPEUR"/>
      <w:i/>
      <w:snapToGrid/>
      <w:color w:val="auto"/>
      <w:sz w:val="22"/>
      <w:szCs w:val="24"/>
    </w:rPr>
  </w:style>
  <w:style w:type="paragraph" w:customStyle="1" w:styleId="T5">
    <w:name w:val="T_ОН_Номер листа"/>
    <w:basedOn w:val="a2"/>
    <w:uiPriority w:val="99"/>
    <w:rsid w:val="00A70A65"/>
    <w:pPr>
      <w:widowControl w:val="0"/>
      <w:adjustRightInd w:val="0"/>
      <w:spacing w:before="60"/>
      <w:jc w:val="center"/>
      <w:textAlignment w:val="baseline"/>
    </w:pPr>
    <w:rPr>
      <w:rFonts w:ascii="ISOCPEUR" w:hAnsi="ISOCPEUR" w:cs="Arial"/>
      <w:i/>
      <w:snapToGrid/>
      <w:color w:val="auto"/>
      <w:sz w:val="28"/>
      <w:szCs w:val="18"/>
      <w:lang w:val="en-US"/>
    </w:rPr>
  </w:style>
  <w:style w:type="paragraph" w:customStyle="1" w:styleId="T6">
    <w:name w:val="T_ОН_Фирма"/>
    <w:basedOn w:val="a2"/>
    <w:link w:val="T7"/>
    <w:uiPriority w:val="99"/>
    <w:rsid w:val="00A70A65"/>
    <w:pPr>
      <w:spacing w:before="120"/>
      <w:jc w:val="center"/>
    </w:pPr>
    <w:rPr>
      <w:rFonts w:ascii="ISOCPEUR" w:hAnsi="ISOCPEUR"/>
      <w:i/>
      <w:snapToGrid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locked/>
    <w:rsid w:val="00A70A65"/>
    <w:rPr>
      <w:rFonts w:ascii="ISOCPEUR" w:hAnsi="ISOCPEUR"/>
      <w:i/>
      <w:sz w:val="22"/>
      <w:szCs w:val="21"/>
    </w:rPr>
  </w:style>
  <w:style w:type="paragraph" w:customStyle="1" w:styleId="T8">
    <w:name w:val="T_Тит_Обозначение"/>
    <w:basedOn w:val="a2"/>
    <w:uiPriority w:val="99"/>
    <w:rsid w:val="00A70A65"/>
    <w:pPr>
      <w:widowControl w:val="0"/>
      <w:adjustRightInd w:val="0"/>
      <w:spacing w:before="120"/>
      <w:jc w:val="center"/>
      <w:textAlignment w:val="baseline"/>
    </w:pPr>
    <w:rPr>
      <w:rFonts w:ascii="ISOCPEUR" w:hAnsi="ISOCPEUR" w:cs="Arial"/>
      <w:i/>
      <w:snapToGrid/>
      <w:color w:val="auto"/>
      <w:sz w:val="38"/>
      <w:szCs w:val="32"/>
    </w:rPr>
  </w:style>
  <w:style w:type="paragraph" w:styleId="affff7">
    <w:name w:val="Body Text Indent"/>
    <w:basedOn w:val="a2"/>
    <w:link w:val="affff8"/>
    <w:rsid w:val="00136E1E"/>
    <w:pPr>
      <w:spacing w:after="120"/>
      <w:ind w:left="283"/>
    </w:pPr>
  </w:style>
  <w:style w:type="character" w:customStyle="1" w:styleId="affff8">
    <w:name w:val="Основной текст с отступом Знак"/>
    <w:link w:val="affff7"/>
    <w:rsid w:val="00136E1E"/>
    <w:rPr>
      <w:snapToGrid w:val="0"/>
      <w:color w:val="000000"/>
      <w:sz w:val="24"/>
    </w:rPr>
  </w:style>
  <w:style w:type="paragraph" w:customStyle="1" w:styleId="ListTable">
    <w:name w:val="ListTable"/>
    <w:basedOn w:val="a2"/>
    <w:rsid w:val="00A61515"/>
    <w:pPr>
      <w:numPr>
        <w:numId w:val="22"/>
      </w:numPr>
      <w:spacing w:before="120" w:after="120" w:line="276" w:lineRule="auto"/>
      <w:jc w:val="left"/>
    </w:pPr>
    <w:rPr>
      <w:rFonts w:ascii="Calibri" w:eastAsia="Calibri" w:hAnsi="Calibri"/>
      <w:sz w:val="22"/>
      <w:szCs w:val="22"/>
    </w:rPr>
  </w:style>
  <w:style w:type="paragraph" w:customStyle="1" w:styleId="list">
    <w:name w:val="_list"/>
    <w:basedOn w:val="ListTable"/>
    <w:link w:val="list0"/>
    <w:qFormat/>
    <w:rsid w:val="00A61515"/>
    <w:pPr>
      <w:spacing w:after="60" w:line="240" w:lineRule="auto"/>
      <w:ind w:hanging="357"/>
    </w:pPr>
  </w:style>
  <w:style w:type="paragraph" w:customStyle="1" w:styleId="param">
    <w:name w:val="_param"/>
    <w:basedOn w:val="list"/>
    <w:link w:val="param0"/>
    <w:qFormat/>
    <w:rsid w:val="00A61515"/>
    <w:rPr>
      <w:b/>
      <w:i/>
    </w:rPr>
  </w:style>
  <w:style w:type="character" w:customStyle="1" w:styleId="list0">
    <w:name w:val="_list Знак"/>
    <w:link w:val="list"/>
    <w:rsid w:val="00A61515"/>
    <w:rPr>
      <w:rFonts w:ascii="Calibri" w:eastAsia="Calibri" w:hAnsi="Calibri"/>
      <w:snapToGrid w:val="0"/>
      <w:color w:val="000000"/>
      <w:sz w:val="22"/>
      <w:szCs w:val="22"/>
    </w:rPr>
  </w:style>
  <w:style w:type="character" w:customStyle="1" w:styleId="param0">
    <w:name w:val="_param Знак"/>
    <w:link w:val="param"/>
    <w:rsid w:val="00A61515"/>
    <w:rPr>
      <w:rFonts w:ascii="Calibri" w:eastAsia="Calibri" w:hAnsi="Calibri"/>
      <w:b/>
      <w:i/>
      <w:snapToGrid w:val="0"/>
      <w:color w:val="000000"/>
      <w:sz w:val="22"/>
      <w:szCs w:val="22"/>
    </w:rPr>
  </w:style>
  <w:style w:type="character" w:customStyle="1" w:styleId="12-0">
    <w:name w:val="Таблица (12) - Заголовки Знак"/>
    <w:link w:val="12-"/>
    <w:rsid w:val="00A61515"/>
    <w:rPr>
      <w:rFonts w:ascii="Arial" w:hAnsi="Arial" w:cs="Arial"/>
      <w:b/>
      <w:snapToGrid w:val="0"/>
      <w:color w:val="000000"/>
      <w:sz w:val="28"/>
    </w:rPr>
  </w:style>
  <w:style w:type="character" w:customStyle="1" w:styleId="12-2">
    <w:name w:val="Таблица (12) - осн. текст Знак"/>
    <w:link w:val="12-1"/>
    <w:rsid w:val="00A61515"/>
    <w:rPr>
      <w:snapToGrid w:val="0"/>
      <w:color w:val="000000"/>
      <w:sz w:val="24"/>
    </w:rPr>
  </w:style>
  <w:style w:type="paragraph" w:customStyle="1" w:styleId="GOSTTablenorm">
    <w:name w:val="_GOST_Table_norm"/>
    <w:link w:val="GOSTTablenorm0"/>
    <w:qFormat/>
    <w:rsid w:val="00A61515"/>
    <w:pPr>
      <w:ind w:left="57" w:right="57"/>
      <w:jc w:val="both"/>
    </w:pPr>
    <w:rPr>
      <w:sz w:val="22"/>
    </w:rPr>
  </w:style>
  <w:style w:type="character" w:customStyle="1" w:styleId="GOSTTablenorm0">
    <w:name w:val="_GOST_Table_norm Знак"/>
    <w:link w:val="GOSTTablenorm"/>
    <w:qFormat/>
    <w:rsid w:val="00A61515"/>
    <w:rPr>
      <w:sz w:val="22"/>
    </w:rPr>
  </w:style>
  <w:style w:type="paragraph" w:customStyle="1" w:styleId="ASFKNormal">
    <w:name w:val="_ASFK_Normal"/>
    <w:link w:val="ASFKNormal0"/>
    <w:rsid w:val="00A61515"/>
    <w:pPr>
      <w:spacing w:before="120" w:after="60"/>
      <w:ind w:firstLine="567"/>
      <w:contextualSpacing/>
    </w:pPr>
    <w:rPr>
      <w:sz w:val="24"/>
    </w:rPr>
  </w:style>
  <w:style w:type="character" w:customStyle="1" w:styleId="ASFKNormal0">
    <w:name w:val="_ASFK_Normal Знак"/>
    <w:link w:val="ASFKNormal"/>
    <w:rsid w:val="00A61515"/>
    <w:rPr>
      <w:sz w:val="24"/>
    </w:rPr>
  </w:style>
  <w:style w:type="paragraph" w:customStyle="1" w:styleId="1">
    <w:name w:val="Маркир. 1"/>
    <w:basedOn w:val="a2"/>
    <w:link w:val="1f3"/>
    <w:unhideWhenUsed/>
    <w:qFormat/>
    <w:rsid w:val="00A61515"/>
    <w:pPr>
      <w:numPr>
        <w:numId w:val="23"/>
      </w:numPr>
      <w:tabs>
        <w:tab w:val="left" w:pos="170"/>
      </w:tabs>
      <w:spacing w:before="120" w:after="120"/>
      <w:ind w:right="57"/>
      <w:contextualSpacing/>
    </w:pPr>
    <w:rPr>
      <w:snapToGrid/>
      <w:color w:val="auto"/>
      <w:sz w:val="28"/>
    </w:rPr>
  </w:style>
  <w:style w:type="character" w:customStyle="1" w:styleId="1f3">
    <w:name w:val="Маркир. 1 Знак"/>
    <w:link w:val="1"/>
    <w:locked/>
    <w:rsid w:val="00A61515"/>
    <w:rPr>
      <w:sz w:val="28"/>
    </w:rPr>
  </w:style>
  <w:style w:type="character" w:customStyle="1" w:styleId="UnresolvedMention">
    <w:name w:val="Unresolved Mention"/>
    <w:basedOn w:val="a4"/>
    <w:uiPriority w:val="99"/>
    <w:semiHidden/>
    <w:unhideWhenUsed/>
    <w:rsid w:val="00A61515"/>
    <w:rPr>
      <w:color w:val="605E5C"/>
      <w:shd w:val="clear" w:color="auto" w:fill="E1DFDD"/>
    </w:rPr>
  </w:style>
  <w:style w:type="character" w:customStyle="1" w:styleId="y2iqfc">
    <w:name w:val="y2iqfc"/>
    <w:basedOn w:val="a4"/>
    <w:rsid w:val="00A61515"/>
  </w:style>
  <w:style w:type="paragraph" w:styleId="affff9">
    <w:name w:val="TOC Heading"/>
    <w:basedOn w:val="14"/>
    <w:next w:val="a2"/>
    <w:uiPriority w:val="39"/>
    <w:semiHidden/>
    <w:unhideWhenUsed/>
    <w:qFormat/>
    <w:rsid w:val="00A6151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character" w:customStyle="1" w:styleId="objectbox">
    <w:name w:val="objectbox"/>
    <w:basedOn w:val="a4"/>
    <w:rsid w:val="00DC3DCD"/>
  </w:style>
  <w:style w:type="paragraph" w:customStyle="1" w:styleId="IBS">
    <w:name w:val="IBS Основной текст"/>
    <w:link w:val="IBS1"/>
    <w:qFormat/>
    <w:rsid w:val="0063758B"/>
    <w:pPr>
      <w:spacing w:before="120"/>
      <w:jc w:val="both"/>
    </w:pPr>
    <w:rPr>
      <w:rFonts w:ascii="Arial" w:eastAsia="Calibri" w:hAnsi="Arial"/>
      <w:sz w:val="22"/>
      <w:szCs w:val="22"/>
    </w:rPr>
  </w:style>
  <w:style w:type="character" w:customStyle="1" w:styleId="IBS1">
    <w:name w:val="IBS Основной текст Знак1"/>
    <w:link w:val="IBS"/>
    <w:locked/>
    <w:rsid w:val="0063758B"/>
    <w:rPr>
      <w:rFonts w:ascii="Arial" w:eastAsia="Calibri" w:hAnsi="Arial"/>
      <w:sz w:val="22"/>
      <w:szCs w:val="22"/>
    </w:rPr>
  </w:style>
  <w:style w:type="character" w:customStyle="1" w:styleId="1b">
    <w:name w:val="Список маркированный уровень 1 Знак"/>
    <w:link w:val="13"/>
    <w:rsid w:val="007B073E"/>
    <w:rPr>
      <w:snapToGrid w:val="0"/>
      <w:sz w:val="28"/>
    </w:rPr>
  </w:style>
  <w:style w:type="paragraph" w:customStyle="1" w:styleId="5">
    <w:name w:val="Заголовок_5"/>
    <w:basedOn w:val="a2"/>
    <w:qFormat/>
    <w:rsid w:val="00BB0B05"/>
    <w:pPr>
      <w:numPr>
        <w:numId w:val="24"/>
      </w:numPr>
      <w:tabs>
        <w:tab w:val="num" w:pos="2160"/>
      </w:tabs>
      <w:spacing w:before="360" w:after="240"/>
      <w:ind w:left="1287"/>
      <w:outlineLvl w:val="4"/>
    </w:pPr>
    <w:rPr>
      <w:snapToGrid/>
      <w:color w:val="auto"/>
      <w:sz w:val="28"/>
      <w:szCs w:val="28"/>
      <w:lang w:eastAsia="en-US"/>
    </w:rPr>
  </w:style>
  <w:style w:type="character" w:customStyle="1" w:styleId="EBTablenorm0">
    <w:name w:val="_EB_Table_norm Знак"/>
    <w:link w:val="EBTablenorm"/>
    <w:rsid w:val="006677A5"/>
    <w:rPr>
      <w:sz w:val="28"/>
    </w:rPr>
  </w:style>
  <w:style w:type="paragraph" w:customStyle="1" w:styleId="6">
    <w:name w:val="Стиль6"/>
    <w:basedOn w:val="50"/>
    <w:rsid w:val="007C283E"/>
    <w:pPr>
      <w:numPr>
        <w:numId w:val="25"/>
      </w:numPr>
      <w:spacing w:line="240" w:lineRule="auto"/>
    </w:pPr>
    <w:rPr>
      <w:b/>
      <w:i/>
      <w:sz w:val="26"/>
    </w:rPr>
  </w:style>
  <w:style w:type="table" w:customStyle="1" w:styleId="BorderedLined-Accent4">
    <w:name w:val="Bordered &amp; Lined - Accent 4"/>
    <w:basedOn w:val="a5"/>
    <w:uiPriority w:val="99"/>
    <w:rsid w:val="007C283E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paragraph" w:styleId="33">
    <w:name w:val="List Bullet 3"/>
    <w:basedOn w:val="a2"/>
    <w:uiPriority w:val="99"/>
    <w:unhideWhenUsed/>
    <w:rsid w:val="007C283E"/>
    <w:pPr>
      <w:keepLines/>
      <w:numPr>
        <w:numId w:val="26"/>
      </w:numPr>
      <w:ind w:left="0" w:firstLine="709"/>
      <w:contextualSpacing/>
    </w:pPr>
    <w:rPr>
      <w:snapToGrid/>
      <w:color w:val="auto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643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16829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96762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1385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3012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34544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4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istyakovans\Downloads\Telegram%20Desktop\&#1054;&#1071;.&#1096;&#1072;&#1073;&#1083;&#1086;&#1085;.&#1054;&#1087;&#1080;&#1089;&#1072;&#1085;&#1080;&#1077;%20&#1103;&#1079;&#1099;&#1082;&#1072;%20&#1088;&#1077;&#1076;.%201,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CCA7C-84EE-4757-AFA6-590B879B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ОЯ.шаблон.Описание языка ред. 1,0.dotx</Template>
  <TotalTime>4</TotalTime>
  <Pages>12</Pages>
  <Words>892</Words>
  <Characters>7907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8782</CharactersWithSpaces>
  <SharedDoc>false</SharedDoc>
  <HLinks>
    <vt:vector size="180" baseType="variant">
      <vt:variant>
        <vt:i4>7143505</vt:i4>
      </vt:variant>
      <vt:variant>
        <vt:i4>183</vt:i4>
      </vt:variant>
      <vt:variant>
        <vt:i4>0</vt:i4>
      </vt:variant>
      <vt:variant>
        <vt:i4>5</vt:i4>
      </vt:variant>
      <vt:variant>
        <vt:lpwstr>https://ru.wikipedia.org/wiki/%D0%92%D1%8B%D1%87%D0%B8%D1%81%D0%BB%D0%B8%D1%82%D0%B5%D0%BB%D1%8C%D0%BD%D0%B0%D1%8F_%D1%81%D0%B5%D1%82%D1%8C</vt:lpwstr>
      </vt:variant>
      <vt:variant>
        <vt:lpwstr/>
      </vt:variant>
      <vt:variant>
        <vt:i4>6881376</vt:i4>
      </vt:variant>
      <vt:variant>
        <vt:i4>180</vt:i4>
      </vt:variant>
      <vt:variant>
        <vt:i4>0</vt:i4>
      </vt:variant>
      <vt:variant>
        <vt:i4>5</vt:i4>
      </vt:variant>
      <vt:variant>
        <vt:lpwstr>https://ru.wikipedia.org/wiki/%D0%A4%D0%B0%D0%B9%D0%BB</vt:lpwstr>
      </vt:variant>
      <vt:variant>
        <vt:lpwstr/>
      </vt:variant>
      <vt:variant>
        <vt:i4>1769494</vt:i4>
      </vt:variant>
      <vt:variant>
        <vt:i4>177</vt:i4>
      </vt:variant>
      <vt:variant>
        <vt:i4>0</vt:i4>
      </vt:variant>
      <vt:variant>
        <vt:i4>5</vt:i4>
      </vt:variant>
      <vt:variant>
        <vt:lpwstr>https://ru.wikipedia.org/wiki/%D0%9F%D1%80%D0%BE%D1%82%D0%BE%D0%BA%D0%BE%D0%BB%D1%8B_%D0%BF%D0%B5%D1%80%D0%B5%D0%B4%D0%B0%D1%87%D0%B8_%D0%B4%D0%B0%D0%BD%D0%BD%D1%8B%D1%85</vt:lpwstr>
      </vt:variant>
      <vt:variant>
        <vt:lpwstr/>
      </vt:variant>
      <vt:variant>
        <vt:i4>1245246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_Toc80180478</vt:lpwstr>
      </vt:variant>
      <vt:variant>
        <vt:i4>1835070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_Toc80180477</vt:lpwstr>
      </vt:variant>
      <vt:variant>
        <vt:i4>1900606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_Toc80180476</vt:lpwstr>
      </vt:variant>
      <vt:variant>
        <vt:i4>1966142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_Toc80180475</vt:lpwstr>
      </vt:variant>
      <vt:variant>
        <vt:i4>2031678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_Toc80180474</vt:lpwstr>
      </vt:variant>
      <vt:variant>
        <vt:i4>1572926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_Toc80180473</vt:lpwstr>
      </vt:variant>
      <vt:variant>
        <vt:i4>1638462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_Toc80180472</vt:lpwstr>
      </vt:variant>
      <vt:variant>
        <vt:i4>1703998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_Toc80180471</vt:lpwstr>
      </vt:variant>
      <vt:variant>
        <vt:i4>1769534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_Toc80180470</vt:lpwstr>
      </vt:variant>
      <vt:variant>
        <vt:i4>1179711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_Toc80180469</vt:lpwstr>
      </vt:variant>
      <vt:variant>
        <vt:i4>1769521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_Toc80180480</vt:lpwstr>
      </vt:variant>
      <vt:variant>
        <vt:i4>1179710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_Toc80180479</vt:lpwstr>
      </vt:variant>
      <vt:variant>
        <vt:i4>1179709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_Toc80180449</vt:lpwstr>
      </vt:variant>
      <vt:variant>
        <vt:i4>1245245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_Toc80180448</vt:lpwstr>
      </vt:variant>
      <vt:variant>
        <vt:i4>1835069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_Toc80180447</vt:lpwstr>
      </vt:variant>
      <vt:variant>
        <vt:i4>1900605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_Toc80180446</vt:lpwstr>
      </vt:variant>
      <vt:variant>
        <vt:i4>1966141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_Toc80180445</vt:lpwstr>
      </vt:variant>
      <vt:variant>
        <vt:i4>1572925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_Toc80180443</vt:lpwstr>
      </vt:variant>
      <vt:variant>
        <vt:i4>1638461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_Toc80180442</vt:lpwstr>
      </vt:variant>
      <vt:variant>
        <vt:i4>1703997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_Toc80180441</vt:lpwstr>
      </vt:variant>
      <vt:variant>
        <vt:i4>1769533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_Toc80180440</vt:lpwstr>
      </vt:variant>
      <vt:variant>
        <vt:i4>1179706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_Toc80180439</vt:lpwstr>
      </vt:variant>
      <vt:variant>
        <vt:i4>1245242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_Toc80180438</vt:lpwstr>
      </vt:variant>
      <vt:variant>
        <vt:i4>1835066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_Toc80180437</vt:lpwstr>
      </vt:variant>
      <vt:variant>
        <vt:i4>1900602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_Toc80180436</vt:lpwstr>
      </vt:variant>
      <vt:variant>
        <vt:i4>1966138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_Toc80180435</vt:lpwstr>
      </vt:variant>
      <vt:variant>
        <vt:i4>2031674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_Toc80180434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cheban</dc:creator>
  <cp:lastModifiedBy>Громова Ольга Витальевна</cp:lastModifiedBy>
  <cp:revision>4</cp:revision>
  <cp:lastPrinted>2017-09-29T10:18:00Z</cp:lastPrinted>
  <dcterms:created xsi:type="dcterms:W3CDTF">2025-12-01T10:28:00Z</dcterms:created>
  <dcterms:modified xsi:type="dcterms:W3CDTF">2025-12-02T06:24:00Z</dcterms:modified>
</cp:coreProperties>
</file>